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26749" w14:textId="4C49D821" w:rsidR="00C57E51" w:rsidRPr="009244F6" w:rsidRDefault="00C57E51" w:rsidP="00C57E51">
      <w:pPr>
        <w:pStyle w:val="Header"/>
        <w:tabs>
          <w:tab w:val="right" w:pos="9639"/>
        </w:tabs>
        <w:rPr>
          <w:bCs/>
          <w:noProof w:val="0"/>
          <w:sz w:val="24"/>
          <w:szCs w:val="24"/>
          <w:lang w:val="sv-SE"/>
        </w:rPr>
      </w:pPr>
      <w:bookmarkStart w:id="0" w:name="_Hlk37418177"/>
      <w:r w:rsidRPr="009244F6">
        <w:rPr>
          <w:bCs/>
          <w:noProof w:val="0"/>
          <w:sz w:val="24"/>
          <w:szCs w:val="24"/>
          <w:lang w:val="sv-SE"/>
        </w:rPr>
        <w:t>3GPP TSG RAN WG1 #109</w:t>
      </w:r>
      <w:r w:rsidRPr="009244F6">
        <w:rPr>
          <w:bCs/>
          <w:noProof w:val="0"/>
          <w:sz w:val="24"/>
          <w:szCs w:val="24"/>
          <w:lang w:val="sv-SE"/>
        </w:rPr>
        <w:tab/>
        <w:t>R1-</w:t>
      </w:r>
      <w:r w:rsidR="009244F6" w:rsidRPr="009244F6">
        <w:rPr>
          <w:bCs/>
          <w:noProof w:val="0"/>
          <w:sz w:val="24"/>
          <w:szCs w:val="24"/>
          <w:lang w:val="sv-SE"/>
        </w:rPr>
        <w:t>2204588</w:t>
      </w:r>
    </w:p>
    <w:p w14:paraId="69E12DA4" w14:textId="77777777" w:rsidR="00C57E51" w:rsidRDefault="00C57E51" w:rsidP="00C57E51">
      <w:pPr>
        <w:pStyle w:val="Header"/>
        <w:rPr>
          <w:bCs/>
          <w:noProof w:val="0"/>
          <w:sz w:val="24"/>
          <w:szCs w:val="24"/>
        </w:rPr>
      </w:pPr>
      <w:r w:rsidRPr="002778BD">
        <w:rPr>
          <w:bCs/>
          <w:noProof w:val="0"/>
          <w:sz w:val="24"/>
          <w:szCs w:val="24"/>
        </w:rPr>
        <w:t>e-Meeting,</w:t>
      </w:r>
      <w:r>
        <w:rPr>
          <w:bCs/>
          <w:noProof w:val="0"/>
          <w:sz w:val="24"/>
          <w:szCs w:val="24"/>
        </w:rPr>
        <w:t xml:space="preserve"> 16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747D266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ED32DF">
        <w:rPr>
          <w:rFonts w:cs="Arial"/>
          <w:b/>
          <w:bCs/>
          <w:sz w:val="24"/>
        </w:rPr>
        <w:t>8.16</w:t>
      </w:r>
      <w:r w:rsidR="001F201D" w:rsidRPr="00ED32DF">
        <w:rPr>
          <w:rFonts w:cs="Arial"/>
          <w:b/>
          <w:bCs/>
          <w:sz w:val="24"/>
          <w:szCs w:val="24"/>
        </w:rPr>
        <w:t>.</w:t>
      </w:r>
      <w:r w:rsidR="00FE5F76" w:rsidRPr="00ED32DF">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F9B693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FE5F76" w:rsidRPr="00F73D81">
        <w:rPr>
          <w:rFonts w:ascii="Arial" w:hAnsi="Arial" w:cs="Arial"/>
          <w:b/>
          <w:bCs/>
          <w:sz w:val="24"/>
        </w:rPr>
        <w:t xml:space="preserve">enhanced IIoT and </w:t>
      </w:r>
      <w:proofErr w:type="spellStart"/>
      <w:r w:rsidR="00FE5F76" w:rsidRPr="00F73D81">
        <w:rPr>
          <w:rFonts w:ascii="Arial" w:hAnsi="Arial" w:cs="Arial"/>
          <w:b/>
          <w:bCs/>
          <w:sz w:val="24"/>
        </w:rPr>
        <w:t>and</w:t>
      </w:r>
      <w:proofErr w:type="spellEnd"/>
      <w:r w:rsidR="00FE5F76" w:rsidRPr="00F73D81">
        <w:rPr>
          <w:rFonts w:ascii="Arial" w:hAnsi="Arial" w:cs="Arial"/>
          <w:b/>
          <w:bCs/>
          <w:sz w:val="24"/>
        </w:rPr>
        <w:t xml:space="preserve">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50261D8E" w:rsidR="009D15A4" w:rsidRPr="00056BDE" w:rsidRDefault="00C57E51" w:rsidP="009D15A4">
      <w:bookmarkStart w:id="1" w:name="_Hlk510705081"/>
      <w:r>
        <w:t xml:space="preserve">In RAN1#108-e the RAN1 UE features have been further developed [1, 2]. </w:t>
      </w:r>
      <w:r w:rsidR="009D15A4">
        <w:t xml:space="preserve">In this contribution we present our views on the UE features for </w:t>
      </w:r>
      <w:r w:rsidR="00FE5F76" w:rsidRPr="00FE5F76">
        <w:t xml:space="preserve">enhanced IIoT and </w:t>
      </w:r>
      <w:proofErr w:type="spellStart"/>
      <w:r w:rsidR="00FE5F76" w:rsidRPr="00FE5F76">
        <w:t>and</w:t>
      </w:r>
      <w:proofErr w:type="spellEnd"/>
      <w:r w:rsidR="00FE5F76" w:rsidRPr="00FE5F76">
        <w:t xml:space="preserve"> URLLC</w:t>
      </w:r>
      <w:r w:rsidR="009D15A4">
        <w:t xml:space="preserve">. </w:t>
      </w:r>
    </w:p>
    <w:p w14:paraId="71230483" w14:textId="72F9C930" w:rsidR="00305297" w:rsidRDefault="007820D0" w:rsidP="00A23DCA">
      <w:pPr>
        <w:pStyle w:val="Heading1"/>
      </w:pPr>
      <w:r>
        <w:t>Discussion</w:t>
      </w:r>
    </w:p>
    <w:bookmarkEnd w:id="1"/>
    <w:p w14:paraId="307581EB" w14:textId="677081ED" w:rsidR="00275E68" w:rsidRDefault="00275E68" w:rsidP="00275E68">
      <w:r>
        <w:t xml:space="preserve">Detailed comments on UE features are listed below. </w:t>
      </w:r>
      <w:r w:rsidR="00C57E51">
        <w:t>For reference, the latest feature list from RAN1#108-e is available in the Annex.</w:t>
      </w:r>
    </w:p>
    <w:p w14:paraId="2705D423" w14:textId="77777777" w:rsidR="00275E68" w:rsidRPr="00EC572C" w:rsidRDefault="00275E68" w:rsidP="00275E68">
      <w:pPr>
        <w:pStyle w:val="ListParagraph"/>
        <w:numPr>
          <w:ilvl w:val="0"/>
          <w:numId w:val="30"/>
        </w:numPr>
        <w:rPr>
          <w:b/>
          <w:bCs/>
          <w:sz w:val="20"/>
          <w:szCs w:val="20"/>
        </w:rPr>
      </w:pPr>
      <w:r>
        <w:rPr>
          <w:b/>
          <w:bCs/>
          <w:sz w:val="20"/>
          <w:szCs w:val="20"/>
        </w:rPr>
        <w:t>25-1:</w:t>
      </w:r>
    </w:p>
    <w:p w14:paraId="25A80C4C" w14:textId="77777777" w:rsidR="00275E68" w:rsidRDefault="00275E68" w:rsidP="00275E68">
      <w:pPr>
        <w:pStyle w:val="ListParagraph"/>
        <w:numPr>
          <w:ilvl w:val="1"/>
          <w:numId w:val="30"/>
        </w:numPr>
        <w:rPr>
          <w:sz w:val="20"/>
          <w:szCs w:val="20"/>
        </w:rPr>
      </w:pPr>
      <w:r>
        <w:rPr>
          <w:sz w:val="20"/>
          <w:szCs w:val="20"/>
        </w:rPr>
        <w:t>Per UE</w:t>
      </w:r>
    </w:p>
    <w:p w14:paraId="3AEC8152" w14:textId="77777777" w:rsidR="00275E68" w:rsidRPr="00EC572C" w:rsidRDefault="00275E68" w:rsidP="00275E68">
      <w:pPr>
        <w:pStyle w:val="ListParagraph"/>
        <w:numPr>
          <w:ilvl w:val="0"/>
          <w:numId w:val="30"/>
        </w:numPr>
        <w:rPr>
          <w:b/>
          <w:bCs/>
          <w:sz w:val="20"/>
          <w:szCs w:val="20"/>
        </w:rPr>
      </w:pPr>
      <w:r>
        <w:rPr>
          <w:b/>
          <w:bCs/>
          <w:sz w:val="20"/>
          <w:szCs w:val="20"/>
        </w:rPr>
        <w:t>25-2:</w:t>
      </w:r>
    </w:p>
    <w:p w14:paraId="1E2A0C18" w14:textId="77777777" w:rsidR="00275E68" w:rsidRDefault="00275E68" w:rsidP="00275E68">
      <w:pPr>
        <w:pStyle w:val="ListParagraph"/>
        <w:numPr>
          <w:ilvl w:val="1"/>
          <w:numId w:val="30"/>
        </w:numPr>
        <w:rPr>
          <w:sz w:val="20"/>
          <w:szCs w:val="20"/>
        </w:rPr>
      </w:pPr>
      <w:r>
        <w:rPr>
          <w:sz w:val="20"/>
          <w:szCs w:val="20"/>
        </w:rPr>
        <w:t>Per UE</w:t>
      </w:r>
    </w:p>
    <w:p w14:paraId="4E1EBE5F" w14:textId="77777777" w:rsidR="00275E68" w:rsidRDefault="00275E68" w:rsidP="00275E68">
      <w:pPr>
        <w:pStyle w:val="ListParagraph"/>
        <w:numPr>
          <w:ilvl w:val="0"/>
          <w:numId w:val="30"/>
        </w:numPr>
        <w:rPr>
          <w:sz w:val="20"/>
          <w:szCs w:val="20"/>
        </w:rPr>
      </w:pPr>
      <w:r w:rsidRPr="00EC572C">
        <w:rPr>
          <w:b/>
          <w:bCs/>
          <w:sz w:val="20"/>
          <w:szCs w:val="20"/>
        </w:rPr>
        <w:t>25-3</w:t>
      </w:r>
      <w:r>
        <w:rPr>
          <w:sz w:val="20"/>
          <w:szCs w:val="20"/>
        </w:rPr>
        <w:t>:</w:t>
      </w:r>
    </w:p>
    <w:p w14:paraId="0C7A318F" w14:textId="77777777" w:rsidR="00275E68" w:rsidRPr="00EC572C" w:rsidRDefault="00275E68" w:rsidP="00275E68">
      <w:pPr>
        <w:pStyle w:val="ListParagraph"/>
        <w:numPr>
          <w:ilvl w:val="1"/>
          <w:numId w:val="30"/>
        </w:numPr>
        <w:rPr>
          <w:sz w:val="20"/>
          <w:szCs w:val="20"/>
        </w:rPr>
      </w:pPr>
      <w:r>
        <w:rPr>
          <w:sz w:val="20"/>
          <w:szCs w:val="20"/>
        </w:rPr>
        <w:t>Per UE</w:t>
      </w:r>
    </w:p>
    <w:p w14:paraId="46CBF5C5" w14:textId="77777777" w:rsidR="00275E68" w:rsidRDefault="00275E68" w:rsidP="00275E68">
      <w:pPr>
        <w:pStyle w:val="ListParagraph"/>
        <w:numPr>
          <w:ilvl w:val="0"/>
          <w:numId w:val="30"/>
        </w:numPr>
        <w:rPr>
          <w:b/>
          <w:bCs/>
          <w:sz w:val="20"/>
          <w:szCs w:val="20"/>
        </w:rPr>
      </w:pPr>
      <w:r w:rsidRPr="009A1E95">
        <w:rPr>
          <w:b/>
          <w:bCs/>
          <w:sz w:val="20"/>
          <w:szCs w:val="20"/>
        </w:rPr>
        <w:t xml:space="preserve">25-3a: </w:t>
      </w:r>
    </w:p>
    <w:p w14:paraId="19A05099" w14:textId="1ABB383B" w:rsidR="00275E68" w:rsidRPr="009244F6" w:rsidRDefault="00275E68" w:rsidP="00636D39">
      <w:pPr>
        <w:pStyle w:val="ListParagraph"/>
        <w:numPr>
          <w:ilvl w:val="1"/>
          <w:numId w:val="30"/>
        </w:numPr>
        <w:rPr>
          <w:b/>
          <w:bCs/>
          <w:sz w:val="20"/>
          <w:szCs w:val="20"/>
          <w:lang w:val="en-US"/>
        </w:rPr>
      </w:pPr>
      <w:r w:rsidRPr="009244F6">
        <w:rPr>
          <w:sz w:val="20"/>
          <w:szCs w:val="20"/>
          <w:lang w:val="en-US"/>
        </w:rPr>
        <w:t xml:space="preserve">The pre-requisite feature group from </w:t>
      </w:r>
      <w:proofErr w:type="spellStart"/>
      <w:r w:rsidRPr="009244F6">
        <w:rPr>
          <w:sz w:val="20"/>
          <w:szCs w:val="20"/>
          <w:lang w:val="en-US"/>
        </w:rPr>
        <w:t>Cov</w:t>
      </w:r>
      <w:proofErr w:type="spellEnd"/>
      <w:r w:rsidRPr="009244F6">
        <w:rPr>
          <w:sz w:val="20"/>
          <w:szCs w:val="20"/>
          <w:lang w:val="en-US"/>
        </w:rPr>
        <w:t xml:space="preserve">. </w:t>
      </w:r>
      <w:proofErr w:type="spellStart"/>
      <w:r w:rsidRPr="009244F6">
        <w:rPr>
          <w:sz w:val="20"/>
          <w:szCs w:val="20"/>
          <w:lang w:val="en-US"/>
        </w:rPr>
        <w:t>Enh</w:t>
      </w:r>
      <w:proofErr w:type="spellEnd"/>
      <w:r w:rsidRPr="009244F6">
        <w:rPr>
          <w:sz w:val="20"/>
          <w:szCs w:val="20"/>
          <w:lang w:val="en-US"/>
        </w:rPr>
        <w:t>. WI of the dynamic PUCCH repetition indication should be 30-5.</w:t>
      </w:r>
      <w:r w:rsidRPr="009244F6">
        <w:rPr>
          <w:b/>
          <w:bCs/>
          <w:sz w:val="20"/>
          <w:szCs w:val="20"/>
          <w:lang w:val="en-US"/>
        </w:rPr>
        <w:t xml:space="preserve"> </w:t>
      </w:r>
    </w:p>
    <w:p w14:paraId="3640C2BE" w14:textId="77777777" w:rsidR="00275E68" w:rsidRDefault="00275E68" w:rsidP="00275E68">
      <w:pPr>
        <w:pStyle w:val="ListParagraph"/>
        <w:numPr>
          <w:ilvl w:val="1"/>
          <w:numId w:val="30"/>
        </w:numPr>
        <w:rPr>
          <w:sz w:val="20"/>
          <w:szCs w:val="20"/>
        </w:rPr>
      </w:pPr>
      <w:r w:rsidRPr="009A7FA6">
        <w:rPr>
          <w:sz w:val="20"/>
          <w:szCs w:val="20"/>
        </w:rPr>
        <w:t>Per UE</w:t>
      </w:r>
    </w:p>
    <w:p w14:paraId="6D7BBF99" w14:textId="77777777" w:rsidR="00275E68" w:rsidRPr="009A7FA6" w:rsidRDefault="00275E68" w:rsidP="00275E68">
      <w:pPr>
        <w:pStyle w:val="ListParagraph"/>
        <w:numPr>
          <w:ilvl w:val="0"/>
          <w:numId w:val="30"/>
        </w:numPr>
        <w:rPr>
          <w:b/>
          <w:bCs/>
          <w:sz w:val="20"/>
          <w:szCs w:val="20"/>
        </w:rPr>
      </w:pPr>
      <w:r w:rsidRPr="009A7FA6">
        <w:rPr>
          <w:b/>
          <w:bCs/>
          <w:sz w:val="20"/>
          <w:szCs w:val="20"/>
        </w:rPr>
        <w:t>25-3b:</w:t>
      </w:r>
    </w:p>
    <w:p w14:paraId="3F7242D9" w14:textId="77777777" w:rsidR="00275E68" w:rsidRDefault="00275E68" w:rsidP="00275E68">
      <w:pPr>
        <w:pStyle w:val="ListParagraph"/>
        <w:numPr>
          <w:ilvl w:val="1"/>
          <w:numId w:val="30"/>
        </w:numPr>
        <w:rPr>
          <w:sz w:val="20"/>
          <w:szCs w:val="20"/>
        </w:rPr>
      </w:pPr>
      <w:proofErr w:type="spellStart"/>
      <w:r>
        <w:rPr>
          <w:sz w:val="20"/>
          <w:szCs w:val="20"/>
        </w:rPr>
        <w:t>Add</w:t>
      </w:r>
      <w:proofErr w:type="spellEnd"/>
      <w:r>
        <w:rPr>
          <w:sz w:val="20"/>
          <w:szCs w:val="20"/>
        </w:rPr>
        <w:t xml:space="preserve"> 25-3 as </w:t>
      </w:r>
      <w:proofErr w:type="spellStart"/>
      <w:r>
        <w:rPr>
          <w:sz w:val="20"/>
          <w:szCs w:val="20"/>
        </w:rPr>
        <w:t>pre-requisite</w:t>
      </w:r>
      <w:proofErr w:type="spellEnd"/>
      <w:r>
        <w:rPr>
          <w:sz w:val="20"/>
          <w:szCs w:val="20"/>
        </w:rPr>
        <w:t>.</w:t>
      </w:r>
      <w:r w:rsidDel="006A235C">
        <w:rPr>
          <w:sz w:val="20"/>
          <w:szCs w:val="20"/>
        </w:rPr>
        <w:t xml:space="preserve"> </w:t>
      </w:r>
    </w:p>
    <w:p w14:paraId="1D7B58D3" w14:textId="77777777" w:rsidR="00275E68" w:rsidRDefault="00275E68" w:rsidP="00275E68">
      <w:pPr>
        <w:pStyle w:val="ListParagraph"/>
        <w:numPr>
          <w:ilvl w:val="1"/>
          <w:numId w:val="30"/>
        </w:numPr>
        <w:rPr>
          <w:sz w:val="20"/>
          <w:szCs w:val="20"/>
        </w:rPr>
      </w:pPr>
      <w:r>
        <w:rPr>
          <w:sz w:val="20"/>
          <w:szCs w:val="20"/>
        </w:rPr>
        <w:t>Per UE</w:t>
      </w:r>
    </w:p>
    <w:p w14:paraId="200B4FE6" w14:textId="32AE8C9A" w:rsidR="00275E68" w:rsidRPr="009A7FA6" w:rsidRDefault="00275E68" w:rsidP="00275E68">
      <w:pPr>
        <w:pStyle w:val="ListParagraph"/>
        <w:numPr>
          <w:ilvl w:val="0"/>
          <w:numId w:val="30"/>
        </w:numPr>
        <w:rPr>
          <w:b/>
          <w:bCs/>
          <w:sz w:val="20"/>
          <w:szCs w:val="20"/>
        </w:rPr>
      </w:pPr>
      <w:r w:rsidRPr="009A7FA6">
        <w:rPr>
          <w:b/>
          <w:bCs/>
          <w:sz w:val="20"/>
          <w:szCs w:val="20"/>
        </w:rPr>
        <w:t>25-4</w:t>
      </w:r>
      <w:r>
        <w:rPr>
          <w:b/>
          <w:bCs/>
          <w:sz w:val="20"/>
          <w:szCs w:val="20"/>
        </w:rPr>
        <w:t>/5</w:t>
      </w:r>
      <w:r w:rsidRPr="009A7FA6">
        <w:rPr>
          <w:b/>
          <w:bCs/>
          <w:sz w:val="20"/>
          <w:szCs w:val="20"/>
        </w:rPr>
        <w:t>:</w:t>
      </w:r>
    </w:p>
    <w:p w14:paraId="6D04FBB3" w14:textId="7F4FA7C2" w:rsidR="00275E68" w:rsidRPr="009244F6" w:rsidRDefault="00275E68" w:rsidP="00275E68">
      <w:pPr>
        <w:pStyle w:val="ListParagraph"/>
        <w:numPr>
          <w:ilvl w:val="1"/>
          <w:numId w:val="30"/>
        </w:numPr>
        <w:rPr>
          <w:sz w:val="20"/>
          <w:szCs w:val="20"/>
          <w:lang w:val="en-US"/>
        </w:rPr>
      </w:pPr>
      <w:r w:rsidRPr="009244F6">
        <w:rPr>
          <w:sz w:val="20"/>
          <w:szCs w:val="20"/>
          <w:lang w:val="en-US"/>
        </w:rPr>
        <w:t>Confirm the FG components (</w:t>
      </w:r>
      <w:proofErr w:type="gramStart"/>
      <w:r w:rsidRPr="009244F6">
        <w:rPr>
          <w:sz w:val="20"/>
          <w:szCs w:val="20"/>
          <w:lang w:val="en-US"/>
        </w:rPr>
        <w:t>i.e.</w:t>
      </w:r>
      <w:proofErr w:type="gramEnd"/>
      <w:r w:rsidRPr="009244F6">
        <w:rPr>
          <w:sz w:val="20"/>
          <w:szCs w:val="20"/>
          <w:lang w:val="en-US"/>
        </w:rPr>
        <w:t xml:space="preserve"> remove yellow highlight)</w:t>
      </w:r>
    </w:p>
    <w:p w14:paraId="7338F75D" w14:textId="77777777" w:rsidR="00275E68" w:rsidRPr="009A7FA6" w:rsidRDefault="00275E68" w:rsidP="00275E68">
      <w:pPr>
        <w:pStyle w:val="ListParagraph"/>
        <w:numPr>
          <w:ilvl w:val="1"/>
          <w:numId w:val="30"/>
        </w:numPr>
        <w:rPr>
          <w:sz w:val="20"/>
          <w:szCs w:val="20"/>
        </w:rPr>
      </w:pPr>
      <w:r>
        <w:rPr>
          <w:sz w:val="20"/>
          <w:szCs w:val="20"/>
        </w:rPr>
        <w:t>Per UE</w:t>
      </w:r>
    </w:p>
    <w:p w14:paraId="3AF9E747" w14:textId="1F51BFBD" w:rsidR="00A43435" w:rsidRPr="009A7FA6" w:rsidRDefault="00A43435" w:rsidP="00A43435">
      <w:pPr>
        <w:pStyle w:val="ListParagraph"/>
        <w:numPr>
          <w:ilvl w:val="0"/>
          <w:numId w:val="30"/>
        </w:numPr>
        <w:rPr>
          <w:b/>
          <w:bCs/>
          <w:sz w:val="20"/>
          <w:szCs w:val="20"/>
        </w:rPr>
      </w:pPr>
      <w:r w:rsidRPr="009A7FA6">
        <w:rPr>
          <w:b/>
          <w:bCs/>
          <w:sz w:val="20"/>
          <w:szCs w:val="20"/>
        </w:rPr>
        <w:t>25-</w:t>
      </w:r>
      <w:r>
        <w:rPr>
          <w:b/>
          <w:bCs/>
          <w:sz w:val="20"/>
          <w:szCs w:val="20"/>
        </w:rPr>
        <w:t>6</w:t>
      </w:r>
      <w:r w:rsidRPr="009A7FA6">
        <w:rPr>
          <w:b/>
          <w:bCs/>
          <w:sz w:val="20"/>
          <w:szCs w:val="20"/>
        </w:rPr>
        <w:t>:</w:t>
      </w:r>
    </w:p>
    <w:p w14:paraId="202A5155" w14:textId="02AA6E68" w:rsidR="00A43435" w:rsidRPr="009244F6" w:rsidRDefault="00605E06" w:rsidP="00A43435">
      <w:pPr>
        <w:pStyle w:val="ListParagraph"/>
        <w:numPr>
          <w:ilvl w:val="1"/>
          <w:numId w:val="30"/>
        </w:numPr>
        <w:rPr>
          <w:sz w:val="20"/>
          <w:szCs w:val="20"/>
          <w:lang w:val="en-US"/>
        </w:rPr>
      </w:pPr>
      <w:r w:rsidRPr="009244F6">
        <w:rPr>
          <w:sz w:val="20"/>
          <w:szCs w:val="20"/>
          <w:lang w:val="en-US"/>
        </w:rPr>
        <w:t xml:space="preserve">Remove the yellow marked ’type 3 or’ from </w:t>
      </w:r>
      <w:r w:rsidR="00A43435" w:rsidRPr="009244F6">
        <w:rPr>
          <w:sz w:val="20"/>
          <w:szCs w:val="20"/>
          <w:lang w:val="en-US"/>
        </w:rPr>
        <w:t>the FG components</w:t>
      </w:r>
      <w:r w:rsidR="001508F9" w:rsidRPr="009244F6">
        <w:rPr>
          <w:sz w:val="20"/>
          <w:szCs w:val="20"/>
          <w:lang w:val="en-US"/>
        </w:rPr>
        <w:t>, as Type 3 CB is a Rel-16 feature already.</w:t>
      </w:r>
    </w:p>
    <w:p w14:paraId="127EE8BF" w14:textId="5B0CF5FF" w:rsidR="00A43435" w:rsidRDefault="00A43435" w:rsidP="00A43435">
      <w:pPr>
        <w:pStyle w:val="ListParagraph"/>
        <w:numPr>
          <w:ilvl w:val="1"/>
          <w:numId w:val="30"/>
        </w:numPr>
        <w:rPr>
          <w:sz w:val="20"/>
          <w:szCs w:val="20"/>
        </w:rPr>
      </w:pPr>
      <w:r>
        <w:rPr>
          <w:sz w:val="20"/>
          <w:szCs w:val="20"/>
        </w:rPr>
        <w:t>Per UE</w:t>
      </w:r>
    </w:p>
    <w:p w14:paraId="18D813BB" w14:textId="2193B302" w:rsidR="00605E06" w:rsidRPr="009A7FA6" w:rsidRDefault="00605E06" w:rsidP="00605E06">
      <w:pPr>
        <w:pStyle w:val="ListParagraph"/>
        <w:numPr>
          <w:ilvl w:val="0"/>
          <w:numId w:val="30"/>
        </w:numPr>
        <w:rPr>
          <w:b/>
          <w:bCs/>
          <w:sz w:val="20"/>
          <w:szCs w:val="20"/>
        </w:rPr>
      </w:pPr>
      <w:r w:rsidRPr="009A7FA6">
        <w:rPr>
          <w:b/>
          <w:bCs/>
          <w:sz w:val="20"/>
          <w:szCs w:val="20"/>
        </w:rPr>
        <w:t>25-</w:t>
      </w:r>
      <w:r>
        <w:rPr>
          <w:b/>
          <w:bCs/>
          <w:sz w:val="20"/>
          <w:szCs w:val="20"/>
        </w:rPr>
        <w:t>7</w:t>
      </w:r>
      <w:r w:rsidRPr="009A7FA6">
        <w:rPr>
          <w:b/>
          <w:bCs/>
          <w:sz w:val="20"/>
          <w:szCs w:val="20"/>
        </w:rPr>
        <w:t>:</w:t>
      </w:r>
    </w:p>
    <w:p w14:paraId="1B462064" w14:textId="2D22460E" w:rsidR="00605E06" w:rsidRPr="001508F9" w:rsidRDefault="00605E06" w:rsidP="00605E06">
      <w:pPr>
        <w:pStyle w:val="ListParagraph"/>
        <w:numPr>
          <w:ilvl w:val="1"/>
          <w:numId w:val="30"/>
        </w:numPr>
        <w:rPr>
          <w:sz w:val="20"/>
          <w:szCs w:val="20"/>
        </w:rPr>
      </w:pPr>
      <w:r>
        <w:rPr>
          <w:sz w:val="20"/>
          <w:szCs w:val="20"/>
        </w:rPr>
        <w:t>Per UE</w:t>
      </w:r>
    </w:p>
    <w:p w14:paraId="5C16A819" w14:textId="7A066DBA" w:rsidR="0012402B" w:rsidRPr="009A7FA6" w:rsidRDefault="0012402B" w:rsidP="0012402B">
      <w:pPr>
        <w:pStyle w:val="ListParagraph"/>
        <w:numPr>
          <w:ilvl w:val="0"/>
          <w:numId w:val="30"/>
        </w:numPr>
        <w:rPr>
          <w:b/>
          <w:bCs/>
          <w:sz w:val="20"/>
          <w:szCs w:val="20"/>
        </w:rPr>
      </w:pPr>
      <w:r w:rsidRPr="009A7FA6">
        <w:rPr>
          <w:b/>
          <w:bCs/>
          <w:sz w:val="20"/>
          <w:szCs w:val="20"/>
        </w:rPr>
        <w:t>25-</w:t>
      </w:r>
      <w:r>
        <w:rPr>
          <w:b/>
          <w:bCs/>
          <w:sz w:val="20"/>
          <w:szCs w:val="20"/>
        </w:rPr>
        <w:t>8</w:t>
      </w:r>
      <w:r w:rsidRPr="009A7FA6">
        <w:rPr>
          <w:b/>
          <w:bCs/>
          <w:sz w:val="20"/>
          <w:szCs w:val="20"/>
        </w:rPr>
        <w:t>:</w:t>
      </w:r>
    </w:p>
    <w:p w14:paraId="6C3B9CA6" w14:textId="77777777" w:rsidR="0012402B" w:rsidRPr="001508F9" w:rsidRDefault="0012402B" w:rsidP="0012402B">
      <w:pPr>
        <w:pStyle w:val="ListParagraph"/>
        <w:numPr>
          <w:ilvl w:val="1"/>
          <w:numId w:val="30"/>
        </w:numPr>
        <w:rPr>
          <w:sz w:val="20"/>
          <w:szCs w:val="20"/>
        </w:rPr>
      </w:pPr>
      <w:r>
        <w:rPr>
          <w:sz w:val="20"/>
          <w:szCs w:val="20"/>
        </w:rPr>
        <w:t>Per UE</w:t>
      </w:r>
    </w:p>
    <w:p w14:paraId="6B769601" w14:textId="3851C70D" w:rsidR="00275E68" w:rsidRDefault="00275E68" w:rsidP="00275E68">
      <w:pPr>
        <w:pStyle w:val="ListParagraph"/>
        <w:numPr>
          <w:ilvl w:val="0"/>
          <w:numId w:val="30"/>
        </w:numPr>
        <w:rPr>
          <w:b/>
          <w:bCs/>
          <w:sz w:val="20"/>
          <w:szCs w:val="20"/>
        </w:rPr>
      </w:pPr>
      <w:r w:rsidRPr="00EC572C">
        <w:rPr>
          <w:b/>
          <w:bCs/>
          <w:sz w:val="20"/>
          <w:szCs w:val="20"/>
        </w:rPr>
        <w:t>25-9</w:t>
      </w:r>
      <w:r w:rsidR="00F144D0">
        <w:rPr>
          <w:b/>
          <w:bCs/>
          <w:sz w:val="20"/>
          <w:szCs w:val="20"/>
        </w:rPr>
        <w:t>/10/10a</w:t>
      </w:r>
      <w:r w:rsidRPr="00EC572C">
        <w:rPr>
          <w:b/>
          <w:bCs/>
          <w:sz w:val="20"/>
          <w:szCs w:val="20"/>
        </w:rPr>
        <w:t>:</w:t>
      </w:r>
    </w:p>
    <w:p w14:paraId="76CC4B09" w14:textId="40B71D97" w:rsidR="00F144D0" w:rsidRPr="009244F6" w:rsidRDefault="00964AC6" w:rsidP="00F144D0">
      <w:pPr>
        <w:pStyle w:val="ListParagraph"/>
        <w:numPr>
          <w:ilvl w:val="1"/>
          <w:numId w:val="30"/>
        </w:numPr>
        <w:rPr>
          <w:sz w:val="20"/>
          <w:szCs w:val="20"/>
          <w:lang w:val="en-US"/>
        </w:rPr>
      </w:pPr>
      <w:r w:rsidRPr="009244F6">
        <w:rPr>
          <w:sz w:val="20"/>
          <w:szCs w:val="20"/>
          <w:lang w:val="en-US"/>
        </w:rPr>
        <w:t xml:space="preserve">On the FFS: </w:t>
      </w:r>
      <w:r w:rsidR="00DF3859" w:rsidRPr="009244F6">
        <w:rPr>
          <w:sz w:val="20"/>
          <w:szCs w:val="20"/>
          <w:lang w:val="en-US"/>
        </w:rPr>
        <w:t xml:space="preserve">We don’t see a need for indicating </w:t>
      </w:r>
      <w:r w:rsidRPr="009244F6">
        <w:rPr>
          <w:sz w:val="20"/>
          <w:szCs w:val="20"/>
          <w:lang w:val="en-US"/>
        </w:rPr>
        <w:t>separately the support in two PUCCH cell groups</w:t>
      </w:r>
    </w:p>
    <w:p w14:paraId="2EF9CE61" w14:textId="08C9DEED" w:rsidR="00F144D0" w:rsidRPr="009244F6" w:rsidRDefault="00964AC6" w:rsidP="009244F6">
      <w:pPr>
        <w:pStyle w:val="ListParagraph"/>
        <w:numPr>
          <w:ilvl w:val="1"/>
          <w:numId w:val="30"/>
        </w:numPr>
        <w:rPr>
          <w:b/>
          <w:bCs/>
          <w:sz w:val="20"/>
          <w:szCs w:val="20"/>
          <w:lang w:val="en-US"/>
        </w:rPr>
      </w:pPr>
      <w:r w:rsidRPr="009244F6">
        <w:rPr>
          <w:sz w:val="20"/>
          <w:szCs w:val="20"/>
          <w:lang w:val="en-US"/>
        </w:rPr>
        <w:t xml:space="preserve">Pre-requisite feature groups: </w:t>
      </w:r>
      <w:r w:rsidR="0002031A">
        <w:rPr>
          <w:sz w:val="20"/>
          <w:szCs w:val="20"/>
          <w:lang w:val="en-US"/>
        </w:rPr>
        <w:t>FG 6-6 (</w:t>
      </w:r>
      <w:r w:rsidR="0002031A" w:rsidRPr="0002031A">
        <w:rPr>
          <w:sz w:val="20"/>
          <w:szCs w:val="20"/>
          <w:lang w:val="en-US"/>
        </w:rPr>
        <w:t>Basic UL NR-NR CA</w:t>
      </w:r>
      <w:r w:rsidR="0002031A">
        <w:rPr>
          <w:sz w:val="20"/>
          <w:szCs w:val="20"/>
          <w:lang w:val="en-US"/>
        </w:rPr>
        <w:t>).</w:t>
      </w:r>
    </w:p>
    <w:p w14:paraId="371D39FB" w14:textId="77777777" w:rsidR="00275E68" w:rsidRPr="0044501E" w:rsidRDefault="00275E68" w:rsidP="00275E68">
      <w:pPr>
        <w:pStyle w:val="ListParagraph"/>
        <w:numPr>
          <w:ilvl w:val="0"/>
          <w:numId w:val="30"/>
        </w:numPr>
        <w:rPr>
          <w:b/>
          <w:bCs/>
          <w:sz w:val="20"/>
          <w:szCs w:val="20"/>
        </w:rPr>
      </w:pPr>
      <w:r w:rsidRPr="0044501E">
        <w:rPr>
          <w:b/>
          <w:bCs/>
          <w:sz w:val="20"/>
          <w:szCs w:val="20"/>
        </w:rPr>
        <w:t>25-11:</w:t>
      </w:r>
    </w:p>
    <w:p w14:paraId="774627C0" w14:textId="77777777" w:rsidR="00275E68" w:rsidRPr="00EC572C" w:rsidRDefault="00275E68" w:rsidP="00275E68">
      <w:pPr>
        <w:pStyle w:val="ListParagraph"/>
        <w:numPr>
          <w:ilvl w:val="1"/>
          <w:numId w:val="30"/>
        </w:numPr>
        <w:rPr>
          <w:sz w:val="20"/>
          <w:szCs w:val="20"/>
        </w:rPr>
      </w:pPr>
      <w:r>
        <w:rPr>
          <w:sz w:val="20"/>
          <w:szCs w:val="20"/>
        </w:rPr>
        <w:t>Per UE</w:t>
      </w:r>
    </w:p>
    <w:p w14:paraId="596FDB39" w14:textId="77777777" w:rsidR="00275E68" w:rsidRPr="0044501E" w:rsidRDefault="00275E68" w:rsidP="00275E68">
      <w:pPr>
        <w:pStyle w:val="ListParagraph"/>
        <w:numPr>
          <w:ilvl w:val="0"/>
          <w:numId w:val="30"/>
        </w:numPr>
        <w:rPr>
          <w:b/>
          <w:bCs/>
          <w:sz w:val="20"/>
          <w:szCs w:val="20"/>
        </w:rPr>
      </w:pPr>
      <w:r w:rsidRPr="0044501E">
        <w:rPr>
          <w:b/>
          <w:bCs/>
          <w:sz w:val="20"/>
          <w:szCs w:val="20"/>
        </w:rPr>
        <w:t>25-1</w:t>
      </w:r>
      <w:r>
        <w:rPr>
          <w:b/>
          <w:bCs/>
          <w:sz w:val="20"/>
          <w:szCs w:val="20"/>
        </w:rPr>
        <w:t>2</w:t>
      </w:r>
      <w:r w:rsidRPr="0044501E">
        <w:rPr>
          <w:b/>
          <w:bCs/>
          <w:sz w:val="20"/>
          <w:szCs w:val="20"/>
        </w:rPr>
        <w:t>:</w:t>
      </w:r>
    </w:p>
    <w:p w14:paraId="3339F7E5" w14:textId="77777777" w:rsidR="00275E68" w:rsidRPr="009244F6" w:rsidRDefault="00275E68" w:rsidP="00275E68">
      <w:pPr>
        <w:pStyle w:val="ListParagraph"/>
        <w:numPr>
          <w:ilvl w:val="1"/>
          <w:numId w:val="30"/>
        </w:numPr>
        <w:rPr>
          <w:sz w:val="20"/>
          <w:szCs w:val="20"/>
          <w:lang w:val="en-US"/>
        </w:rPr>
      </w:pPr>
      <w:r w:rsidRPr="009244F6">
        <w:rPr>
          <w:sz w:val="20"/>
          <w:szCs w:val="20"/>
          <w:lang w:val="en-US"/>
        </w:rPr>
        <w:t>Confirm the FG components (</w:t>
      </w:r>
      <w:proofErr w:type="gramStart"/>
      <w:r w:rsidRPr="009244F6">
        <w:rPr>
          <w:sz w:val="20"/>
          <w:szCs w:val="20"/>
          <w:lang w:val="en-US"/>
        </w:rPr>
        <w:t>i.e.</w:t>
      </w:r>
      <w:proofErr w:type="gramEnd"/>
      <w:r w:rsidRPr="009244F6">
        <w:rPr>
          <w:sz w:val="20"/>
          <w:szCs w:val="20"/>
          <w:lang w:val="en-US"/>
        </w:rPr>
        <w:t xml:space="preserve"> remove yellow highlight)</w:t>
      </w:r>
    </w:p>
    <w:p w14:paraId="51E7CC08" w14:textId="77777777" w:rsidR="00275E68" w:rsidRPr="0044501E" w:rsidRDefault="00275E68" w:rsidP="00275E68">
      <w:pPr>
        <w:pStyle w:val="ListParagraph"/>
        <w:numPr>
          <w:ilvl w:val="0"/>
          <w:numId w:val="30"/>
        </w:numPr>
        <w:rPr>
          <w:b/>
          <w:bCs/>
          <w:sz w:val="20"/>
          <w:szCs w:val="20"/>
        </w:rPr>
      </w:pPr>
      <w:r w:rsidRPr="0044501E">
        <w:rPr>
          <w:b/>
          <w:bCs/>
          <w:sz w:val="20"/>
          <w:szCs w:val="20"/>
        </w:rPr>
        <w:t>25-14:</w:t>
      </w:r>
    </w:p>
    <w:p w14:paraId="1B924366" w14:textId="6E7D1D82" w:rsidR="00275E68" w:rsidRPr="00A43435" w:rsidRDefault="00275E68" w:rsidP="00A43435">
      <w:pPr>
        <w:pStyle w:val="ListParagraph"/>
        <w:numPr>
          <w:ilvl w:val="1"/>
          <w:numId w:val="30"/>
        </w:numPr>
        <w:rPr>
          <w:sz w:val="20"/>
          <w:szCs w:val="20"/>
        </w:rPr>
      </w:pPr>
      <w:r>
        <w:rPr>
          <w:sz w:val="20"/>
          <w:szCs w:val="20"/>
        </w:rPr>
        <w:t>Per UE</w:t>
      </w:r>
    </w:p>
    <w:p w14:paraId="55306630" w14:textId="77777777" w:rsidR="00275E68" w:rsidRPr="00563318" w:rsidRDefault="00275E68" w:rsidP="00275E68">
      <w:pPr>
        <w:pStyle w:val="ListParagraph"/>
        <w:numPr>
          <w:ilvl w:val="0"/>
          <w:numId w:val="30"/>
        </w:numPr>
        <w:rPr>
          <w:b/>
          <w:bCs/>
          <w:sz w:val="20"/>
          <w:szCs w:val="20"/>
        </w:rPr>
      </w:pPr>
      <w:r w:rsidRPr="00563318">
        <w:rPr>
          <w:b/>
          <w:bCs/>
          <w:sz w:val="20"/>
          <w:szCs w:val="20"/>
        </w:rPr>
        <w:t>25-15:</w:t>
      </w:r>
    </w:p>
    <w:p w14:paraId="3CCD19E0" w14:textId="4DE25C7F" w:rsidR="00275E68" w:rsidRDefault="00275E68" w:rsidP="00275E68">
      <w:pPr>
        <w:pStyle w:val="ListParagraph"/>
        <w:numPr>
          <w:ilvl w:val="1"/>
          <w:numId w:val="30"/>
        </w:numPr>
        <w:rPr>
          <w:sz w:val="20"/>
          <w:szCs w:val="20"/>
        </w:rPr>
      </w:pPr>
      <w:r>
        <w:rPr>
          <w:sz w:val="20"/>
          <w:szCs w:val="20"/>
        </w:rPr>
        <w:t>Per UE</w:t>
      </w:r>
    </w:p>
    <w:p w14:paraId="00034D61" w14:textId="2FD293A7" w:rsidR="00605E06" w:rsidRPr="009244F6" w:rsidRDefault="00605E06" w:rsidP="00275E68">
      <w:pPr>
        <w:pStyle w:val="ListParagraph"/>
        <w:numPr>
          <w:ilvl w:val="1"/>
          <w:numId w:val="30"/>
        </w:numPr>
        <w:rPr>
          <w:sz w:val="20"/>
          <w:szCs w:val="20"/>
          <w:lang w:val="en-US"/>
        </w:rPr>
      </w:pPr>
      <w:r w:rsidRPr="009244F6">
        <w:rPr>
          <w:sz w:val="20"/>
          <w:szCs w:val="20"/>
          <w:lang w:val="en-US"/>
        </w:rPr>
        <w:t>Confirm the capability indication for component 2</w:t>
      </w:r>
      <w:r w:rsidR="00ED32DF" w:rsidRPr="009244F6">
        <w:rPr>
          <w:sz w:val="20"/>
          <w:szCs w:val="20"/>
          <w:lang w:val="en-US"/>
        </w:rPr>
        <w:t>,</w:t>
      </w:r>
      <w:r w:rsidRPr="009244F6">
        <w:rPr>
          <w:sz w:val="20"/>
          <w:szCs w:val="20"/>
          <w:lang w:val="en-US"/>
        </w:rPr>
        <w:t xml:space="preserve"> </w:t>
      </w:r>
      <w:r w:rsidR="00D6079C" w:rsidRPr="009244F6">
        <w:rPr>
          <w:sz w:val="20"/>
          <w:szCs w:val="20"/>
          <w:lang w:val="en-US"/>
        </w:rPr>
        <w:t xml:space="preserve">as RAN1 confirmed the earlier working assumption on the signaling values in RAN1#107bis-e </w:t>
      </w:r>
      <w:r w:rsidRPr="009244F6">
        <w:rPr>
          <w:sz w:val="20"/>
          <w:szCs w:val="20"/>
          <w:lang w:val="en-US"/>
        </w:rPr>
        <w:t>(</w:t>
      </w:r>
      <w:proofErr w:type="gramStart"/>
      <w:r w:rsidRPr="009244F6">
        <w:rPr>
          <w:sz w:val="20"/>
          <w:szCs w:val="20"/>
          <w:lang w:val="en-US"/>
        </w:rPr>
        <w:t>i.e.</w:t>
      </w:r>
      <w:proofErr w:type="gramEnd"/>
      <w:r w:rsidRPr="009244F6">
        <w:rPr>
          <w:sz w:val="20"/>
          <w:szCs w:val="20"/>
          <w:lang w:val="en-US"/>
        </w:rPr>
        <w:t xml:space="preserve"> remove </w:t>
      </w:r>
      <w:r w:rsidR="005A2B73" w:rsidRPr="009244F6">
        <w:rPr>
          <w:sz w:val="20"/>
          <w:szCs w:val="20"/>
          <w:lang w:val="en-US"/>
        </w:rPr>
        <w:t>’</w:t>
      </w:r>
      <w:r w:rsidRPr="009244F6">
        <w:rPr>
          <w:sz w:val="20"/>
          <w:szCs w:val="20"/>
          <w:lang w:val="en-US"/>
        </w:rPr>
        <w:t>FFS</w:t>
      </w:r>
      <w:r w:rsidR="005A2B73" w:rsidRPr="009244F6">
        <w:rPr>
          <w:sz w:val="20"/>
          <w:szCs w:val="20"/>
          <w:lang w:val="en-US"/>
        </w:rPr>
        <w:t>’</w:t>
      </w:r>
      <w:r w:rsidRPr="009244F6">
        <w:rPr>
          <w:sz w:val="20"/>
          <w:szCs w:val="20"/>
          <w:lang w:val="en-US"/>
        </w:rPr>
        <w:t xml:space="preserve"> and the yellow highlight from the Notes column)</w:t>
      </w:r>
    </w:p>
    <w:p w14:paraId="3E98ED06" w14:textId="77777777" w:rsidR="00275E68" w:rsidRDefault="00275E68" w:rsidP="00275E68">
      <w:pPr>
        <w:pStyle w:val="ListParagraph"/>
        <w:numPr>
          <w:ilvl w:val="0"/>
          <w:numId w:val="30"/>
        </w:numPr>
        <w:rPr>
          <w:sz w:val="20"/>
          <w:szCs w:val="20"/>
        </w:rPr>
      </w:pPr>
      <w:r w:rsidRPr="005D078D">
        <w:rPr>
          <w:b/>
          <w:bCs/>
          <w:sz w:val="20"/>
          <w:szCs w:val="20"/>
        </w:rPr>
        <w:t>25-1</w:t>
      </w:r>
      <w:r>
        <w:rPr>
          <w:b/>
          <w:bCs/>
          <w:sz w:val="20"/>
          <w:szCs w:val="20"/>
        </w:rPr>
        <w:t>6</w:t>
      </w:r>
      <w:r w:rsidRPr="005D078D">
        <w:rPr>
          <w:b/>
          <w:bCs/>
          <w:sz w:val="20"/>
          <w:szCs w:val="20"/>
        </w:rPr>
        <w:t>:</w:t>
      </w:r>
      <w:r w:rsidRPr="005D078D">
        <w:rPr>
          <w:sz w:val="20"/>
          <w:szCs w:val="20"/>
        </w:rPr>
        <w:t xml:space="preserve"> </w:t>
      </w:r>
    </w:p>
    <w:p w14:paraId="44C1FC6C" w14:textId="41EC5D78" w:rsidR="00B3457E" w:rsidRPr="009244F6" w:rsidRDefault="00716563" w:rsidP="00600241">
      <w:pPr>
        <w:pStyle w:val="ListParagraph"/>
        <w:numPr>
          <w:ilvl w:val="1"/>
          <w:numId w:val="30"/>
        </w:numPr>
        <w:rPr>
          <w:sz w:val="20"/>
          <w:szCs w:val="20"/>
          <w:lang w:val="en-US"/>
        </w:rPr>
      </w:pPr>
      <w:r w:rsidRPr="009244F6">
        <w:rPr>
          <w:sz w:val="20"/>
          <w:szCs w:val="20"/>
          <w:lang w:val="en-US"/>
        </w:rPr>
        <w:lastRenderedPageBreak/>
        <w:t xml:space="preserve">FG component 2 &amp; 3: </w:t>
      </w:r>
      <w:r w:rsidR="00D90B5D" w:rsidRPr="009244F6">
        <w:rPr>
          <w:sz w:val="20"/>
          <w:szCs w:val="20"/>
          <w:lang w:val="en-US"/>
        </w:rPr>
        <w:t>There are still some pending decisions in A</w:t>
      </w:r>
      <w:r w:rsidR="00F722F1" w:rsidRPr="009244F6">
        <w:rPr>
          <w:sz w:val="20"/>
          <w:szCs w:val="20"/>
          <w:lang w:val="en-US"/>
        </w:rPr>
        <w:t xml:space="preserve">I 8.3.2 </w:t>
      </w:r>
      <w:r w:rsidR="00D4589E" w:rsidRPr="009244F6">
        <w:rPr>
          <w:sz w:val="20"/>
          <w:szCs w:val="20"/>
          <w:lang w:val="en-US"/>
        </w:rPr>
        <w:t xml:space="preserve">related to SR multiplexing, but it seems that at least both feature </w:t>
      </w:r>
      <w:r w:rsidR="00852B49" w:rsidRPr="009244F6">
        <w:rPr>
          <w:sz w:val="20"/>
          <w:szCs w:val="20"/>
          <w:lang w:val="en-US"/>
        </w:rPr>
        <w:t>FG components 2 &amp; 3 seem to be needed. As the applicable PUCCH formats are still up to discussion, maybe the following could be tried</w:t>
      </w:r>
      <w:r w:rsidR="00426C02" w:rsidRPr="009244F6">
        <w:rPr>
          <w:sz w:val="20"/>
          <w:szCs w:val="20"/>
          <w:lang w:val="en-US"/>
        </w:rPr>
        <w:t xml:space="preserve"> at least for now</w:t>
      </w:r>
      <w:r w:rsidR="00852B49" w:rsidRPr="009244F6">
        <w:rPr>
          <w:sz w:val="20"/>
          <w:szCs w:val="20"/>
          <w:lang w:val="en-US"/>
        </w:rPr>
        <w:t xml:space="preserve">: </w:t>
      </w:r>
    </w:p>
    <w:p w14:paraId="353ED66B" w14:textId="7BA32FDA" w:rsidR="00852B49" w:rsidRPr="009244F6" w:rsidRDefault="00852B49" w:rsidP="009244F6">
      <w:pPr>
        <w:pStyle w:val="TAL"/>
        <w:numPr>
          <w:ilvl w:val="2"/>
          <w:numId w:val="30"/>
        </w:numPr>
        <w:spacing w:line="256" w:lineRule="auto"/>
        <w:rPr>
          <w:rFonts w:asciiTheme="majorHAnsi" w:eastAsia="Times New Roman" w:hAnsiTheme="majorHAnsi" w:cstheme="majorHAnsi"/>
          <w:szCs w:val="18"/>
          <w:lang w:eastAsia="ja-JP"/>
        </w:rPr>
      </w:pPr>
      <w:r w:rsidRPr="009244F6">
        <w:rPr>
          <w:rFonts w:asciiTheme="majorHAnsi" w:eastAsia="Times New Roman" w:hAnsiTheme="majorHAnsi" w:cstheme="majorHAnsi"/>
          <w:szCs w:val="18"/>
          <w:lang w:eastAsia="ja-JP"/>
        </w:rPr>
        <w:t xml:space="preserve">2. </w:t>
      </w:r>
      <w:r w:rsidRPr="009244F6">
        <w:rPr>
          <w:rFonts w:asciiTheme="majorHAnsi" w:eastAsia="Times New Roman" w:hAnsiTheme="majorHAnsi" w:cstheme="majorHAnsi"/>
          <w:strike/>
          <w:color w:val="FF0000"/>
          <w:szCs w:val="18"/>
          <w:lang w:eastAsia="ja-JP"/>
        </w:rPr>
        <w:t>[</w:t>
      </w:r>
      <w:r w:rsidRPr="009244F6">
        <w:rPr>
          <w:rFonts w:asciiTheme="majorHAnsi" w:eastAsia="Times New Roman" w:hAnsiTheme="majorHAnsi" w:cstheme="majorHAnsi"/>
          <w:szCs w:val="18"/>
          <w:lang w:eastAsia="ja-JP"/>
        </w:rPr>
        <w:t xml:space="preserve">Support multiplexing a low-priority HARQ-ACK and a high-priority SR into a PUCCH </w:t>
      </w:r>
      <w:r w:rsidRPr="009244F6">
        <w:rPr>
          <w:rFonts w:asciiTheme="majorHAnsi" w:eastAsia="Times New Roman" w:hAnsiTheme="majorHAnsi" w:cstheme="majorHAnsi"/>
          <w:color w:val="FF0000"/>
          <w:szCs w:val="18"/>
          <w:highlight w:val="yellow"/>
          <w:lang w:eastAsia="ja-JP"/>
        </w:rPr>
        <w:t>[</w:t>
      </w:r>
      <w:bookmarkStart w:id="2" w:name="_Hlk99451436"/>
      <w:r w:rsidRPr="00852B49">
        <w:rPr>
          <w:rFonts w:asciiTheme="majorHAnsi" w:eastAsia="Times New Roman" w:hAnsiTheme="majorHAnsi" w:cstheme="majorHAnsi"/>
          <w:szCs w:val="18"/>
          <w:highlight w:val="yellow"/>
          <w:lang w:eastAsia="ja-JP"/>
        </w:rPr>
        <w:t>for some HARQ-ACK/SR PF combinations (FFS applicable combinations)</w:t>
      </w:r>
      <w:bookmarkEnd w:id="2"/>
      <w:r w:rsidRPr="00852B49">
        <w:rPr>
          <w:rFonts w:asciiTheme="majorHAnsi" w:eastAsia="Times New Roman" w:hAnsiTheme="majorHAnsi" w:cstheme="majorHAnsi"/>
          <w:szCs w:val="18"/>
          <w:highlight w:val="yellow"/>
          <w:lang w:eastAsia="ja-JP"/>
        </w:rPr>
        <w:t>.]</w:t>
      </w:r>
    </w:p>
    <w:p w14:paraId="31556CE2" w14:textId="77ECD074" w:rsidR="00852B49" w:rsidRPr="009244F6" w:rsidRDefault="00852B49" w:rsidP="009244F6">
      <w:pPr>
        <w:pStyle w:val="ListParagraph"/>
        <w:numPr>
          <w:ilvl w:val="2"/>
          <w:numId w:val="30"/>
        </w:numPr>
        <w:snapToGrid w:val="0"/>
        <w:jc w:val="both"/>
        <w:rPr>
          <w:rFonts w:asciiTheme="majorHAnsi" w:eastAsia="Times New Roman" w:hAnsiTheme="majorHAnsi" w:cstheme="majorHAnsi"/>
          <w:sz w:val="18"/>
          <w:szCs w:val="18"/>
          <w:lang w:val="en-US"/>
        </w:rPr>
      </w:pPr>
      <w:r w:rsidRPr="009244F6">
        <w:rPr>
          <w:rFonts w:asciiTheme="majorHAnsi" w:eastAsia="Times New Roman" w:hAnsiTheme="majorHAnsi" w:cstheme="majorHAnsi"/>
          <w:sz w:val="18"/>
          <w:szCs w:val="18"/>
          <w:lang w:val="en-US"/>
        </w:rPr>
        <w:t xml:space="preserve">3. </w:t>
      </w:r>
      <w:r w:rsidRPr="009244F6">
        <w:rPr>
          <w:rFonts w:asciiTheme="majorHAnsi" w:eastAsia="Times New Roman" w:hAnsiTheme="majorHAnsi" w:cstheme="majorHAnsi"/>
          <w:strike/>
          <w:color w:val="FF0000"/>
          <w:sz w:val="18"/>
          <w:szCs w:val="18"/>
          <w:lang w:val="en-US"/>
        </w:rPr>
        <w:t>[</w:t>
      </w:r>
      <w:r w:rsidRPr="009244F6">
        <w:rPr>
          <w:rFonts w:asciiTheme="majorHAnsi" w:eastAsia="Times New Roman" w:hAnsiTheme="majorHAnsi" w:cstheme="majorHAnsi"/>
          <w:sz w:val="18"/>
          <w:szCs w:val="18"/>
          <w:lang w:val="en-US"/>
        </w:rPr>
        <w:t>Support multiplexing a low-priority HARQ-ACK, a high-priority HARQ-ACK and a high-priority SR into a PUCCH</w:t>
      </w:r>
      <w:r w:rsidR="00716563" w:rsidRPr="009244F6">
        <w:rPr>
          <w:rFonts w:asciiTheme="majorHAnsi" w:eastAsia="Times New Roman" w:hAnsiTheme="majorHAnsi" w:cstheme="majorHAnsi"/>
          <w:sz w:val="18"/>
          <w:szCs w:val="18"/>
          <w:lang w:val="en-US"/>
        </w:rPr>
        <w:t xml:space="preserve"> </w:t>
      </w:r>
      <w:r w:rsidR="00716563" w:rsidRPr="009244F6">
        <w:rPr>
          <w:rFonts w:asciiTheme="majorHAnsi" w:eastAsia="Times New Roman" w:hAnsiTheme="majorHAnsi" w:cstheme="majorHAnsi"/>
          <w:sz w:val="18"/>
          <w:szCs w:val="18"/>
          <w:highlight w:val="yellow"/>
          <w:lang w:val="en-US"/>
        </w:rPr>
        <w:t>[for some HARQ-ACK/SR PF combinations (FFS applicable combinations)</w:t>
      </w:r>
      <w:r w:rsidRPr="009244F6">
        <w:rPr>
          <w:rFonts w:asciiTheme="majorHAnsi" w:eastAsia="Times New Roman" w:hAnsiTheme="majorHAnsi" w:cstheme="majorHAnsi"/>
          <w:sz w:val="18"/>
          <w:szCs w:val="18"/>
          <w:highlight w:val="yellow"/>
          <w:lang w:val="en-US"/>
        </w:rPr>
        <w:t>.</w:t>
      </w:r>
      <w:r w:rsidRPr="009244F6">
        <w:rPr>
          <w:rFonts w:asciiTheme="majorHAnsi" w:eastAsia="Times New Roman" w:hAnsiTheme="majorHAnsi" w:cstheme="majorHAnsi"/>
          <w:sz w:val="18"/>
          <w:szCs w:val="18"/>
          <w:lang w:val="en-US"/>
        </w:rPr>
        <w:t>]</w:t>
      </w:r>
    </w:p>
    <w:p w14:paraId="11FF7556" w14:textId="0D2D2D7C" w:rsidR="00EA0A11" w:rsidRPr="009244F6" w:rsidRDefault="00600241" w:rsidP="00600241">
      <w:pPr>
        <w:pStyle w:val="ListParagraph"/>
        <w:numPr>
          <w:ilvl w:val="1"/>
          <w:numId w:val="30"/>
        </w:numPr>
        <w:rPr>
          <w:sz w:val="20"/>
          <w:szCs w:val="20"/>
          <w:lang w:val="en-US"/>
        </w:rPr>
      </w:pPr>
      <w:r w:rsidRPr="009244F6">
        <w:rPr>
          <w:sz w:val="20"/>
          <w:szCs w:val="20"/>
          <w:lang w:val="en-US"/>
        </w:rPr>
        <w:t xml:space="preserve">Confirm the </w:t>
      </w:r>
      <w:r w:rsidR="008A7B9E" w:rsidRPr="009244F6">
        <w:rPr>
          <w:sz w:val="20"/>
          <w:szCs w:val="20"/>
          <w:lang w:val="en-US"/>
        </w:rPr>
        <w:t>prer</w:t>
      </w:r>
      <w:r w:rsidR="000D40E9" w:rsidRPr="009244F6">
        <w:rPr>
          <w:sz w:val="20"/>
          <w:szCs w:val="20"/>
          <w:lang w:val="en-US"/>
        </w:rPr>
        <w:t xml:space="preserve">equisite </w:t>
      </w:r>
      <w:r w:rsidRPr="009244F6">
        <w:rPr>
          <w:sz w:val="20"/>
          <w:szCs w:val="20"/>
          <w:lang w:val="en-US"/>
        </w:rPr>
        <w:t>FG</w:t>
      </w:r>
      <w:r w:rsidR="000D40E9" w:rsidRPr="009244F6">
        <w:rPr>
          <w:sz w:val="20"/>
          <w:szCs w:val="20"/>
          <w:lang w:val="en-US"/>
        </w:rPr>
        <w:t>s</w:t>
      </w:r>
      <w:r w:rsidRPr="009244F6">
        <w:rPr>
          <w:sz w:val="20"/>
          <w:szCs w:val="20"/>
          <w:lang w:val="en-US"/>
        </w:rPr>
        <w:t xml:space="preserve"> (</w:t>
      </w:r>
      <w:proofErr w:type="gramStart"/>
      <w:r w:rsidRPr="009244F6">
        <w:rPr>
          <w:sz w:val="20"/>
          <w:szCs w:val="20"/>
          <w:lang w:val="en-US"/>
        </w:rPr>
        <w:t>i.e.</w:t>
      </w:r>
      <w:proofErr w:type="gramEnd"/>
      <w:r w:rsidRPr="009244F6">
        <w:rPr>
          <w:sz w:val="20"/>
          <w:szCs w:val="20"/>
          <w:lang w:val="en-US"/>
        </w:rPr>
        <w:t xml:space="preserve"> remove yellow highlight)</w:t>
      </w:r>
    </w:p>
    <w:p w14:paraId="0BC9E742" w14:textId="4F7D38F9" w:rsidR="00275E68" w:rsidRPr="009244F6" w:rsidRDefault="00275E68" w:rsidP="00275E68">
      <w:pPr>
        <w:pStyle w:val="ListParagraph"/>
        <w:numPr>
          <w:ilvl w:val="1"/>
          <w:numId w:val="30"/>
        </w:numPr>
        <w:rPr>
          <w:sz w:val="20"/>
          <w:szCs w:val="20"/>
          <w:lang w:val="en-US"/>
        </w:rPr>
      </w:pPr>
      <w:r w:rsidRPr="009244F6">
        <w:rPr>
          <w:sz w:val="20"/>
          <w:szCs w:val="20"/>
          <w:lang w:val="en-US"/>
        </w:rPr>
        <w:t>No need for separate capabilities per UCI type</w:t>
      </w:r>
    </w:p>
    <w:p w14:paraId="78863A06" w14:textId="5EFD2ACD" w:rsidR="00275E68" w:rsidRPr="00ED32DF" w:rsidRDefault="00275E68">
      <w:pPr>
        <w:pStyle w:val="ListParagraph"/>
        <w:numPr>
          <w:ilvl w:val="1"/>
          <w:numId w:val="30"/>
        </w:numPr>
        <w:rPr>
          <w:b/>
          <w:bCs/>
        </w:rPr>
      </w:pPr>
      <w:r>
        <w:rPr>
          <w:sz w:val="20"/>
          <w:szCs w:val="20"/>
        </w:rPr>
        <w:t>Per UE</w:t>
      </w:r>
    </w:p>
    <w:p w14:paraId="79A1FBAE" w14:textId="149E353A" w:rsidR="00D6079C" w:rsidRPr="00337CAA" w:rsidRDefault="00D6079C" w:rsidP="00D6079C">
      <w:pPr>
        <w:pStyle w:val="ListParagraph"/>
        <w:numPr>
          <w:ilvl w:val="0"/>
          <w:numId w:val="30"/>
        </w:numPr>
        <w:rPr>
          <w:b/>
          <w:bCs/>
          <w:sz w:val="20"/>
          <w:szCs w:val="20"/>
        </w:rPr>
      </w:pPr>
      <w:r w:rsidRPr="00337CAA">
        <w:rPr>
          <w:b/>
          <w:bCs/>
          <w:sz w:val="20"/>
          <w:szCs w:val="20"/>
        </w:rPr>
        <w:t>25-</w:t>
      </w:r>
      <w:r>
        <w:rPr>
          <w:b/>
          <w:bCs/>
          <w:sz w:val="20"/>
          <w:szCs w:val="20"/>
        </w:rPr>
        <w:t>18</w:t>
      </w:r>
      <w:r w:rsidRPr="00337CAA">
        <w:rPr>
          <w:b/>
          <w:bCs/>
          <w:sz w:val="20"/>
          <w:szCs w:val="20"/>
        </w:rPr>
        <w:t>:</w:t>
      </w:r>
    </w:p>
    <w:p w14:paraId="6B24E92F" w14:textId="1936A3B3" w:rsidR="00700060" w:rsidRPr="009244F6" w:rsidRDefault="00700060" w:rsidP="00700060">
      <w:pPr>
        <w:pStyle w:val="ListParagraph"/>
        <w:numPr>
          <w:ilvl w:val="1"/>
          <w:numId w:val="30"/>
        </w:numPr>
        <w:rPr>
          <w:b/>
          <w:bCs/>
          <w:sz w:val="20"/>
          <w:szCs w:val="20"/>
          <w:lang w:val="en-US"/>
        </w:rPr>
      </w:pPr>
      <w:r w:rsidRPr="009244F6">
        <w:rPr>
          <w:sz w:val="20"/>
          <w:szCs w:val="20"/>
          <w:lang w:val="en-US"/>
        </w:rPr>
        <w:t xml:space="preserve">Pre-requisite feature groups: </w:t>
      </w:r>
      <w:r w:rsidR="0002031A">
        <w:rPr>
          <w:sz w:val="20"/>
          <w:szCs w:val="20"/>
          <w:lang w:val="en-US"/>
        </w:rPr>
        <w:t>6-6 (</w:t>
      </w:r>
      <w:r w:rsidRPr="009244F6">
        <w:rPr>
          <w:sz w:val="20"/>
          <w:szCs w:val="20"/>
          <w:lang w:val="en-US"/>
        </w:rPr>
        <w:t>UL CA</w:t>
      </w:r>
      <w:r w:rsidR="0002031A">
        <w:rPr>
          <w:sz w:val="20"/>
          <w:szCs w:val="20"/>
          <w:lang w:val="en-US"/>
        </w:rPr>
        <w:t>)</w:t>
      </w:r>
      <w:r w:rsidR="0082672E" w:rsidRPr="009244F6">
        <w:rPr>
          <w:sz w:val="20"/>
          <w:szCs w:val="20"/>
          <w:lang w:val="en-US"/>
        </w:rPr>
        <w:t xml:space="preserve">, </w:t>
      </w:r>
      <w:r w:rsidR="00331588" w:rsidRPr="009244F6">
        <w:rPr>
          <w:sz w:val="20"/>
          <w:szCs w:val="20"/>
          <w:lang w:val="en-US"/>
        </w:rPr>
        <w:t xml:space="preserve">11-3, </w:t>
      </w:r>
      <w:r w:rsidR="0082672E" w:rsidRPr="009244F6">
        <w:rPr>
          <w:sz w:val="20"/>
          <w:szCs w:val="20"/>
          <w:lang w:val="en-US"/>
        </w:rPr>
        <w:t>12-1</w:t>
      </w:r>
    </w:p>
    <w:p w14:paraId="0F7AEB4F" w14:textId="0DCF776B" w:rsidR="00D6079C" w:rsidRPr="009244F6" w:rsidRDefault="00D6079C" w:rsidP="00D6079C">
      <w:pPr>
        <w:pStyle w:val="ListParagraph"/>
        <w:numPr>
          <w:ilvl w:val="1"/>
          <w:numId w:val="30"/>
        </w:numPr>
        <w:rPr>
          <w:sz w:val="20"/>
          <w:szCs w:val="20"/>
          <w:lang w:val="en-US"/>
        </w:rPr>
      </w:pPr>
      <w:r w:rsidRPr="009244F6">
        <w:rPr>
          <w:sz w:val="20"/>
          <w:szCs w:val="20"/>
          <w:lang w:val="en-US"/>
        </w:rPr>
        <w:t xml:space="preserve">Change to the FG description as discussed already during RAN1#107bis-e to: </w:t>
      </w:r>
    </w:p>
    <w:p w14:paraId="1696A01E" w14:textId="540BC65B" w:rsidR="00D6079C" w:rsidRPr="00ED32DF" w:rsidRDefault="00D6079C" w:rsidP="00ED32DF">
      <w:pPr>
        <w:pStyle w:val="ListParagraph"/>
        <w:spacing w:afterLines="50" w:after="120"/>
        <w:ind w:left="1440"/>
        <w:contextualSpacing w:val="0"/>
        <w:jc w:val="both"/>
        <w:rPr>
          <w:i/>
          <w:iCs/>
          <w:sz w:val="20"/>
          <w:szCs w:val="20"/>
          <w:lang w:val="en-US"/>
        </w:rPr>
      </w:pPr>
      <w:r w:rsidRPr="00ED32DF">
        <w:rPr>
          <w:i/>
          <w:iCs/>
          <w:sz w:val="20"/>
          <w:szCs w:val="20"/>
          <w:lang w:val="en-US"/>
        </w:rPr>
        <w:t>Support simultaneous PUCCH</w:t>
      </w:r>
      <w:r w:rsidRPr="00ED32DF">
        <w:rPr>
          <w:i/>
          <w:iCs/>
          <w:strike/>
          <w:color w:val="FF0000"/>
          <w:sz w:val="20"/>
          <w:szCs w:val="20"/>
          <w:lang w:val="en-US"/>
        </w:rPr>
        <w:t>/</w:t>
      </w:r>
      <w:r w:rsidRPr="00ED32DF">
        <w:rPr>
          <w:i/>
          <w:iCs/>
          <w:color w:val="FF0000"/>
          <w:sz w:val="20"/>
          <w:szCs w:val="20"/>
          <w:lang w:val="en-US"/>
        </w:rPr>
        <w:t xml:space="preserve"> and</w:t>
      </w:r>
      <w:r w:rsidRPr="00ED32DF">
        <w:rPr>
          <w:i/>
          <w:iCs/>
          <w:sz w:val="20"/>
          <w:szCs w:val="20"/>
          <w:lang w:val="en-US"/>
        </w:rPr>
        <w:t xml:space="preserve"> PUSCH transmissions </w:t>
      </w:r>
      <w:r w:rsidRPr="00ED32DF">
        <w:rPr>
          <w:i/>
          <w:iCs/>
          <w:color w:val="FF0000"/>
          <w:sz w:val="20"/>
          <w:szCs w:val="20"/>
          <w:lang w:val="en-US"/>
        </w:rPr>
        <w:t>of different priorities</w:t>
      </w:r>
      <w:r w:rsidRPr="00ED32DF">
        <w:rPr>
          <w:i/>
          <w:iCs/>
          <w:sz w:val="20"/>
          <w:szCs w:val="20"/>
          <w:lang w:val="en-US"/>
        </w:rPr>
        <w:t xml:space="preserve"> on different cells </w:t>
      </w:r>
      <w:r w:rsidRPr="00ED32DF">
        <w:rPr>
          <w:i/>
          <w:iCs/>
          <w:strike/>
          <w:color w:val="FF0000"/>
          <w:sz w:val="20"/>
          <w:szCs w:val="20"/>
          <w:lang w:val="en-US"/>
        </w:rPr>
        <w:t>[at least]</w:t>
      </w:r>
      <w:r w:rsidRPr="00ED32DF">
        <w:rPr>
          <w:i/>
          <w:iCs/>
          <w:sz w:val="20"/>
          <w:szCs w:val="20"/>
          <w:lang w:val="en-US"/>
        </w:rPr>
        <w:t xml:space="preserve"> for inter-band CA.</w:t>
      </w:r>
    </w:p>
    <w:p w14:paraId="506CE739" w14:textId="47547E37" w:rsidR="00275E68" w:rsidRPr="00337CAA" w:rsidRDefault="00275E68" w:rsidP="00275E68">
      <w:pPr>
        <w:pStyle w:val="ListParagraph"/>
        <w:numPr>
          <w:ilvl w:val="0"/>
          <w:numId w:val="30"/>
        </w:numPr>
        <w:rPr>
          <w:b/>
          <w:bCs/>
          <w:sz w:val="20"/>
          <w:szCs w:val="20"/>
        </w:rPr>
      </w:pPr>
      <w:r w:rsidRPr="00337CAA">
        <w:rPr>
          <w:b/>
          <w:bCs/>
          <w:sz w:val="20"/>
          <w:szCs w:val="20"/>
        </w:rPr>
        <w:t>25-</w:t>
      </w:r>
      <w:r>
        <w:rPr>
          <w:b/>
          <w:bCs/>
          <w:sz w:val="20"/>
          <w:szCs w:val="20"/>
        </w:rPr>
        <w:t>19</w:t>
      </w:r>
      <w:r w:rsidRPr="00337CAA">
        <w:rPr>
          <w:b/>
          <w:bCs/>
          <w:sz w:val="20"/>
          <w:szCs w:val="20"/>
        </w:rPr>
        <w:t>:</w:t>
      </w:r>
    </w:p>
    <w:p w14:paraId="7CEF5709" w14:textId="77777777" w:rsidR="00275E68" w:rsidRPr="009244F6" w:rsidRDefault="00275E68" w:rsidP="00275E68">
      <w:pPr>
        <w:pStyle w:val="ListParagraph"/>
        <w:numPr>
          <w:ilvl w:val="1"/>
          <w:numId w:val="30"/>
        </w:numPr>
        <w:rPr>
          <w:sz w:val="20"/>
          <w:szCs w:val="20"/>
          <w:lang w:val="en-US"/>
        </w:rPr>
      </w:pPr>
      <w:r w:rsidRPr="009244F6">
        <w:rPr>
          <w:sz w:val="20"/>
          <w:szCs w:val="20"/>
          <w:lang w:val="en-US"/>
        </w:rPr>
        <w:t>Per UE, FR1-only, with TDD/FDD differentiation. There is no need for per FS signaling due to dependency on 2-53. As already the case for Rel-16 MIMO, the UE will only support the feature for the bands and band combinations where the pre-requisites are fulfilled. Hence, this one can be reported with coarser granularity than its pre-requisites.</w:t>
      </w:r>
    </w:p>
    <w:p w14:paraId="04EAF29A" w14:textId="77777777" w:rsidR="00275E68" w:rsidRPr="00337CAA" w:rsidRDefault="00275E68" w:rsidP="00275E68">
      <w:pPr>
        <w:pStyle w:val="ListParagraph"/>
        <w:numPr>
          <w:ilvl w:val="0"/>
          <w:numId w:val="30"/>
        </w:numPr>
        <w:rPr>
          <w:b/>
          <w:bCs/>
          <w:sz w:val="20"/>
          <w:szCs w:val="20"/>
        </w:rPr>
      </w:pPr>
      <w:r w:rsidRPr="00337CAA">
        <w:rPr>
          <w:b/>
          <w:bCs/>
          <w:sz w:val="20"/>
          <w:szCs w:val="20"/>
        </w:rPr>
        <w:t>25-</w:t>
      </w:r>
      <w:r>
        <w:rPr>
          <w:b/>
          <w:bCs/>
          <w:sz w:val="20"/>
          <w:szCs w:val="20"/>
        </w:rPr>
        <w:t>19a</w:t>
      </w:r>
      <w:r w:rsidRPr="00337CAA">
        <w:rPr>
          <w:b/>
          <w:bCs/>
          <w:sz w:val="20"/>
          <w:szCs w:val="20"/>
        </w:rPr>
        <w:t>:</w:t>
      </w:r>
    </w:p>
    <w:p w14:paraId="0392BEF5" w14:textId="0F50229D" w:rsidR="00605E06" w:rsidRPr="009244F6" w:rsidRDefault="00605E06" w:rsidP="00275E68">
      <w:pPr>
        <w:pStyle w:val="ListParagraph"/>
        <w:numPr>
          <w:ilvl w:val="1"/>
          <w:numId w:val="30"/>
        </w:numPr>
        <w:rPr>
          <w:sz w:val="20"/>
          <w:szCs w:val="20"/>
          <w:lang w:val="en-US"/>
        </w:rPr>
      </w:pPr>
      <w:r w:rsidRPr="009244F6">
        <w:rPr>
          <w:sz w:val="20"/>
          <w:szCs w:val="20"/>
          <w:lang w:val="en-US"/>
        </w:rPr>
        <w:t>Remove 13-1 from the pre-requisite FG. First, the PRS reception for RTT is more limited (</w:t>
      </w:r>
      <w:proofErr w:type="gramStart"/>
      <w:r w:rsidRPr="009244F6">
        <w:rPr>
          <w:sz w:val="20"/>
          <w:szCs w:val="20"/>
          <w:lang w:val="en-US"/>
        </w:rPr>
        <w:t>e.g.</w:t>
      </w:r>
      <w:proofErr w:type="gramEnd"/>
      <w:r w:rsidRPr="009244F6">
        <w:rPr>
          <w:sz w:val="20"/>
          <w:szCs w:val="20"/>
          <w:lang w:val="en-US"/>
        </w:rPr>
        <w:t xml:space="preserve"> only a single PRS resource needed) than usual PRS reception for positioning. Moreover, this will remove the need to signal 13-1 to the gNB. </w:t>
      </w:r>
    </w:p>
    <w:p w14:paraId="4469BB03" w14:textId="16C44B8B" w:rsidR="00275E68" w:rsidRPr="009244F6" w:rsidRDefault="00275E68" w:rsidP="00275E68">
      <w:pPr>
        <w:pStyle w:val="ListParagraph"/>
        <w:numPr>
          <w:ilvl w:val="1"/>
          <w:numId w:val="30"/>
        </w:numPr>
        <w:rPr>
          <w:sz w:val="20"/>
          <w:szCs w:val="20"/>
          <w:lang w:val="en-US"/>
        </w:rPr>
      </w:pPr>
      <w:r w:rsidRPr="009244F6">
        <w:rPr>
          <w:sz w:val="20"/>
          <w:szCs w:val="20"/>
          <w:lang w:val="en-US"/>
        </w:rPr>
        <w:t>Per UE, FR1-only, with TDD/FDD differentiation. There is no need for per FS signaling due to dependency on 2-53. As already the case for Rel-16 MIMO, the UE will only support the feature for the bands and band combinations where the pre-requisites are fulfilled. Hence, this one can be reported with coarser granularity than its pre-requisites.</w:t>
      </w:r>
    </w:p>
    <w:p w14:paraId="27383D5B" w14:textId="77777777" w:rsidR="00275E68" w:rsidRPr="00337CAA" w:rsidRDefault="00275E68" w:rsidP="00275E68">
      <w:pPr>
        <w:pStyle w:val="ListParagraph"/>
        <w:numPr>
          <w:ilvl w:val="0"/>
          <w:numId w:val="30"/>
        </w:numPr>
        <w:rPr>
          <w:b/>
          <w:bCs/>
          <w:sz w:val="20"/>
          <w:szCs w:val="20"/>
        </w:rPr>
      </w:pPr>
      <w:r w:rsidRPr="00337CAA">
        <w:rPr>
          <w:b/>
          <w:bCs/>
          <w:sz w:val="20"/>
          <w:szCs w:val="20"/>
        </w:rPr>
        <w:t>25-</w:t>
      </w:r>
      <w:r>
        <w:rPr>
          <w:b/>
          <w:bCs/>
          <w:sz w:val="20"/>
          <w:szCs w:val="20"/>
        </w:rPr>
        <w:t>20</w:t>
      </w:r>
      <w:r w:rsidRPr="00337CAA">
        <w:rPr>
          <w:b/>
          <w:bCs/>
          <w:sz w:val="20"/>
          <w:szCs w:val="20"/>
        </w:rPr>
        <w:t>:</w:t>
      </w:r>
    </w:p>
    <w:p w14:paraId="193EA9FC" w14:textId="3147CE88" w:rsidR="004A1910" w:rsidRDefault="004A1910" w:rsidP="00275E68">
      <w:pPr>
        <w:pStyle w:val="ListParagraph"/>
        <w:numPr>
          <w:ilvl w:val="1"/>
          <w:numId w:val="30"/>
        </w:numPr>
        <w:rPr>
          <w:sz w:val="20"/>
          <w:szCs w:val="20"/>
        </w:rPr>
      </w:pPr>
      <w:r>
        <w:rPr>
          <w:sz w:val="20"/>
          <w:szCs w:val="20"/>
        </w:rPr>
        <w:t xml:space="preserve">No </w:t>
      </w:r>
      <w:proofErr w:type="spellStart"/>
      <w:r>
        <w:rPr>
          <w:sz w:val="20"/>
          <w:szCs w:val="20"/>
        </w:rPr>
        <w:t>prerequisite</w:t>
      </w:r>
      <w:proofErr w:type="spellEnd"/>
      <w:r>
        <w:rPr>
          <w:sz w:val="20"/>
          <w:szCs w:val="20"/>
        </w:rPr>
        <w:t xml:space="preserve"> </w:t>
      </w:r>
      <w:proofErr w:type="spellStart"/>
      <w:r>
        <w:rPr>
          <w:sz w:val="20"/>
          <w:szCs w:val="20"/>
        </w:rPr>
        <w:t>FGs</w:t>
      </w:r>
      <w:proofErr w:type="spellEnd"/>
      <w:r>
        <w:rPr>
          <w:sz w:val="20"/>
          <w:szCs w:val="20"/>
        </w:rPr>
        <w:t xml:space="preserve"> </w:t>
      </w:r>
      <w:proofErr w:type="spellStart"/>
      <w:r>
        <w:rPr>
          <w:sz w:val="20"/>
          <w:szCs w:val="20"/>
        </w:rPr>
        <w:t>needed</w:t>
      </w:r>
      <w:proofErr w:type="spellEnd"/>
    </w:p>
    <w:p w14:paraId="339688AD" w14:textId="68C6447F" w:rsidR="00275E68" w:rsidRDefault="00275E68" w:rsidP="00275E68">
      <w:pPr>
        <w:pStyle w:val="ListParagraph"/>
        <w:numPr>
          <w:ilvl w:val="1"/>
          <w:numId w:val="30"/>
        </w:numPr>
        <w:rPr>
          <w:sz w:val="20"/>
          <w:szCs w:val="20"/>
        </w:rPr>
      </w:pPr>
      <w:r>
        <w:rPr>
          <w:sz w:val="20"/>
          <w:szCs w:val="20"/>
        </w:rPr>
        <w:t>Per UE</w:t>
      </w:r>
    </w:p>
    <w:p w14:paraId="31062CAA" w14:textId="77777777" w:rsidR="00275E68" w:rsidRPr="005D078D" w:rsidRDefault="00275E68" w:rsidP="00ED32DF">
      <w:pPr>
        <w:pStyle w:val="ListParagraph"/>
        <w:rPr>
          <w:sz w:val="20"/>
          <w:szCs w:val="20"/>
        </w:rPr>
      </w:pPr>
    </w:p>
    <w:p w14:paraId="54EC4B1A" w14:textId="77777777" w:rsidR="00275E68" w:rsidRDefault="00275E68" w:rsidP="00275E68"/>
    <w:p w14:paraId="0809FA04" w14:textId="77777777" w:rsidR="00275E68" w:rsidRPr="006C27C9" w:rsidRDefault="00275E68" w:rsidP="00275E68">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7B92F90E" w14:textId="761DD112" w:rsidR="00275E68" w:rsidRPr="006C27C9" w:rsidRDefault="00275E68" w:rsidP="00275E68">
      <w:pPr>
        <w:rPr>
          <w:b/>
          <w:bCs/>
        </w:rPr>
      </w:pPr>
    </w:p>
    <w:p w14:paraId="4307595D" w14:textId="6883AE6D" w:rsidR="00FE5F76" w:rsidRPr="006C27C9" w:rsidRDefault="00FE5F76" w:rsidP="00FE5F76">
      <w:pPr>
        <w:rPr>
          <w:b/>
          <w:bCs/>
        </w:rPr>
      </w:pPr>
    </w:p>
    <w:p w14:paraId="0BFC0DD8" w14:textId="77777777" w:rsidR="00FE5F76" w:rsidRDefault="00FE5F76" w:rsidP="00FE5F76">
      <w:pPr>
        <w:pStyle w:val="Heading1"/>
      </w:pPr>
      <w:r>
        <w:t>Conclusion</w:t>
      </w:r>
    </w:p>
    <w:p w14:paraId="5FABCEC4" w14:textId="77777777" w:rsidR="00FE5F76" w:rsidRDefault="00FE5F76" w:rsidP="00FE5F76">
      <w:r>
        <w:t xml:space="preserve">In this contribution we have presented our views on UE features for </w:t>
      </w:r>
      <w:r w:rsidRPr="002D4D40">
        <w:rPr>
          <w:lang w:val="en-US"/>
        </w:rPr>
        <w:t xml:space="preserve">enhanced IIoT and </w:t>
      </w:r>
      <w:proofErr w:type="spellStart"/>
      <w:r w:rsidRPr="002D4D40">
        <w:rPr>
          <w:lang w:val="en-US"/>
        </w:rPr>
        <w:t>and</w:t>
      </w:r>
      <w:proofErr w:type="spellEnd"/>
      <w:r w:rsidRPr="002D4D40">
        <w:rPr>
          <w:lang w:val="en-US"/>
        </w:rPr>
        <w:t xml:space="preserve"> URLLC</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4B75EFC7" w14:textId="77777777" w:rsidR="0012402B" w:rsidRPr="003B7224" w:rsidRDefault="0012402B" w:rsidP="0012402B">
      <w:pPr>
        <w:pStyle w:val="ListParagraph"/>
        <w:numPr>
          <w:ilvl w:val="0"/>
          <w:numId w:val="27"/>
        </w:numPr>
        <w:rPr>
          <w:sz w:val="20"/>
          <w:szCs w:val="20"/>
          <w:lang w:val="en-GB"/>
        </w:rPr>
      </w:pPr>
      <w:r w:rsidRPr="003B7224">
        <w:rPr>
          <w:sz w:val="20"/>
          <w:szCs w:val="20"/>
          <w:lang w:val="en-GB"/>
        </w:rPr>
        <w:t>Chair’s Notes RAN1#10</w:t>
      </w:r>
      <w:r>
        <w:rPr>
          <w:sz w:val="20"/>
          <w:szCs w:val="20"/>
          <w:lang w:val="en-GB"/>
        </w:rPr>
        <w:t>8</w:t>
      </w:r>
      <w:r w:rsidRPr="003B7224">
        <w:rPr>
          <w:sz w:val="20"/>
          <w:szCs w:val="20"/>
          <w:lang w:val="en-GB"/>
        </w:rPr>
        <w:t xml:space="preserve">-e, </w:t>
      </w:r>
      <w:r>
        <w:rPr>
          <w:sz w:val="20"/>
          <w:szCs w:val="20"/>
          <w:lang w:val="en-GB"/>
        </w:rPr>
        <w:t>Mar</w:t>
      </w:r>
      <w:r w:rsidRPr="003B7224">
        <w:rPr>
          <w:sz w:val="20"/>
          <w:szCs w:val="20"/>
          <w:lang w:val="en-GB"/>
        </w:rPr>
        <w:t>. 202</w:t>
      </w:r>
      <w:r>
        <w:rPr>
          <w:sz w:val="20"/>
          <w:szCs w:val="20"/>
          <w:lang w:val="en-GB"/>
        </w:rPr>
        <w:t>2</w:t>
      </w:r>
    </w:p>
    <w:p w14:paraId="067C8B6D" w14:textId="77777777" w:rsidR="0012402B" w:rsidRDefault="0012402B" w:rsidP="0012402B">
      <w:pPr>
        <w:pStyle w:val="ListParagraph"/>
        <w:numPr>
          <w:ilvl w:val="0"/>
          <w:numId w:val="27"/>
        </w:numPr>
        <w:rPr>
          <w:sz w:val="20"/>
          <w:szCs w:val="20"/>
          <w:lang w:val="en-GB"/>
        </w:rPr>
      </w:pPr>
      <w:r w:rsidRPr="00EF31AB">
        <w:rPr>
          <w:sz w:val="20"/>
          <w:szCs w:val="20"/>
          <w:lang w:val="en-GB"/>
        </w:rPr>
        <w:t>R1-2202929</w:t>
      </w:r>
      <w:r w:rsidRPr="003B7224">
        <w:rPr>
          <w:sz w:val="20"/>
          <w:szCs w:val="20"/>
          <w:lang w:val="en-GB"/>
        </w:rPr>
        <w:t>, ”</w:t>
      </w:r>
      <w:r w:rsidRPr="00EF31AB">
        <w:rPr>
          <w:rFonts w:hint="eastAsia"/>
          <w:sz w:val="20"/>
          <w:szCs w:val="20"/>
          <w:lang w:val="en-GB"/>
        </w:rPr>
        <w:t>Updated RAN1 UE features list for Rel-17 NR after RAN1 #108-e</w:t>
      </w:r>
      <w:r w:rsidRPr="00EF31AB">
        <w:rPr>
          <w:rFonts w:hint="eastAsia"/>
          <w:sz w:val="20"/>
          <w:szCs w:val="20"/>
          <w:lang w:val="en-GB"/>
        </w:rPr>
        <w:t xml:space="preserve">　</w:t>
      </w:r>
      <w:r w:rsidRPr="00EF31AB">
        <w:rPr>
          <w:rFonts w:hint="eastAsia"/>
          <w:sz w:val="20"/>
          <w:szCs w:val="20"/>
          <w:lang w:val="en-GB"/>
        </w:rPr>
        <w:t>including remaining RAN1 issues</w:t>
      </w:r>
      <w:r w:rsidRPr="003B7224">
        <w:rPr>
          <w:sz w:val="20"/>
          <w:szCs w:val="20"/>
          <w:lang w:val="en-GB"/>
        </w:rPr>
        <w:t xml:space="preserve">”, Moderators (AT&amp;T, NTT DOCOMO, INC.), </w:t>
      </w:r>
      <w:r>
        <w:rPr>
          <w:sz w:val="20"/>
          <w:szCs w:val="20"/>
          <w:lang w:val="en-GB"/>
        </w:rPr>
        <w:t>Mar</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lastRenderedPageBreak/>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2402B" w14:paraId="50200D68"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0D7F158A" w14:textId="77777777" w:rsidR="0012402B" w:rsidRDefault="0012402B" w:rsidP="00456D2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F6A1796" w14:textId="77777777" w:rsidR="0012402B" w:rsidRDefault="0012402B" w:rsidP="00456D2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417C823" w14:textId="77777777" w:rsidR="0012402B" w:rsidRDefault="0012402B" w:rsidP="00456D2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F6596BF" w14:textId="77777777" w:rsidR="0012402B" w:rsidRDefault="0012402B" w:rsidP="00456D2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754E16D" w14:textId="77777777" w:rsidR="0012402B" w:rsidRDefault="0012402B" w:rsidP="00456D2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E58C361" w14:textId="77777777" w:rsidR="0012402B" w:rsidRDefault="0012402B" w:rsidP="00456D2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E4C1D3B" w14:textId="77777777" w:rsidR="0012402B" w:rsidRDefault="0012402B" w:rsidP="00456D2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90A34BA" w14:textId="77777777" w:rsidR="0012402B" w:rsidRDefault="0012402B"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795AAAC" w14:textId="77777777" w:rsidR="0012402B" w:rsidRDefault="0012402B"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3C15FED" w14:textId="77777777" w:rsidR="0012402B" w:rsidRDefault="0012402B" w:rsidP="00456D2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C89DFF7" w14:textId="77777777" w:rsidR="0012402B" w:rsidRDefault="0012402B" w:rsidP="00456D2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61CA8B" w14:textId="77777777" w:rsidR="0012402B" w:rsidRDefault="0012402B" w:rsidP="00456D2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2A3F8BC" w14:textId="77777777" w:rsidR="0012402B" w:rsidRDefault="0012402B" w:rsidP="00456D2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78A0DA7" w14:textId="77777777" w:rsidR="0012402B" w:rsidRDefault="0012402B" w:rsidP="00456D2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3A92D7" w14:textId="77777777" w:rsidR="0012402B" w:rsidRDefault="0012402B" w:rsidP="00456D2C">
            <w:pPr>
              <w:pStyle w:val="TAH"/>
              <w:rPr>
                <w:rFonts w:asciiTheme="majorHAnsi" w:hAnsiTheme="majorHAnsi" w:cstheme="majorHAnsi"/>
                <w:szCs w:val="18"/>
              </w:rPr>
            </w:pPr>
            <w:r>
              <w:rPr>
                <w:rFonts w:asciiTheme="majorHAnsi" w:hAnsiTheme="majorHAnsi" w:cstheme="majorHAnsi"/>
                <w:szCs w:val="18"/>
              </w:rPr>
              <w:t>Mandatory/Optional</w:t>
            </w:r>
          </w:p>
        </w:tc>
      </w:tr>
      <w:tr w:rsidR="0012402B" w14:paraId="6324883E"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78AF3DAC"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5DDE917"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5D441010"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172927A2" w14:textId="77777777" w:rsidR="0012402B" w:rsidRDefault="0012402B" w:rsidP="00456D2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20E221F5" w14:textId="77777777" w:rsidR="0012402B" w:rsidRDefault="0012402B" w:rsidP="00456D2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1E3D7F02" w14:textId="77777777" w:rsidR="0012402B" w:rsidRDefault="0012402B" w:rsidP="00456D2C">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383E42BF" w14:textId="77777777" w:rsidR="0012402B" w:rsidRPr="001B25C2" w:rsidRDefault="0012402B" w:rsidP="00456D2C">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 H</w:t>
            </w:r>
            <w:r w:rsidRPr="001B25C2">
              <w:rPr>
                <w:rFonts w:asciiTheme="majorHAnsi" w:eastAsia="MS Mincho" w:hAnsiTheme="majorHAnsi" w:cstheme="majorHAnsi"/>
                <w:szCs w:val="18"/>
                <w:lang w:eastAsia="ja-JP"/>
              </w:rPr>
              <w:t>andling of the collision for the same HARQ process due to deferred SPS HARQ-ACK</w:t>
            </w:r>
          </w:p>
          <w:p w14:paraId="47937D1E" w14:textId="77777777" w:rsidR="0012402B" w:rsidRDefault="0012402B" w:rsidP="00456D2C">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033B8AD" w14:textId="77777777" w:rsidR="0012402B" w:rsidRPr="00005B13" w:rsidRDefault="0012402B" w:rsidP="00456D2C">
            <w:pPr>
              <w:pStyle w:val="TAL"/>
              <w:rPr>
                <w:rFonts w:asciiTheme="majorHAnsi" w:eastAsia="MS Mincho" w:hAnsiTheme="majorHAnsi" w:cstheme="majorHAnsi"/>
                <w:szCs w:val="18"/>
                <w:highlight w:val="yellow"/>
                <w:lang w:eastAsia="ja-JP"/>
              </w:rPr>
            </w:pPr>
            <w:r w:rsidRPr="00005B13">
              <w:rPr>
                <w:rFonts w:cs="Arial"/>
                <w:szCs w:val="18"/>
                <w:highlight w:val="yellow"/>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4070FB"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3B2680"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40D225" w14:textId="77777777" w:rsidR="0012402B" w:rsidRDefault="0012402B" w:rsidP="00456D2C">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CAA085" w14:textId="77777777" w:rsidR="0012402B" w:rsidRPr="007920FB" w:rsidRDefault="0012402B" w:rsidP="00456D2C">
            <w:pPr>
              <w:pStyle w:val="TAL"/>
              <w:rPr>
                <w:rFonts w:asciiTheme="majorHAnsi" w:hAnsiTheme="majorHAnsi" w:cstheme="majorHAnsi"/>
                <w:szCs w:val="18"/>
                <w:highlight w:val="yellow"/>
                <w:lang w:eastAsia="zh-CN"/>
              </w:rPr>
            </w:pPr>
            <w:r w:rsidRPr="007920FB">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7CE84E" w14:textId="77777777" w:rsidR="0012402B" w:rsidRPr="007920FB" w:rsidRDefault="0012402B" w:rsidP="00456D2C">
            <w:pPr>
              <w:pStyle w:val="TAL"/>
              <w:rPr>
                <w:rFonts w:asciiTheme="majorHAnsi" w:hAnsiTheme="majorHAnsi" w:cstheme="majorHAnsi"/>
                <w:szCs w:val="18"/>
                <w:highlight w:val="yellow"/>
              </w:rPr>
            </w:pPr>
            <w:r w:rsidRPr="007920FB">
              <w:rPr>
                <w:rFonts w:asciiTheme="majorHAnsi" w:hAnsiTheme="majorHAnsi" w:cstheme="majorHAnsi"/>
                <w:szCs w:val="18"/>
                <w:highlight w:val="yellow"/>
              </w:rPr>
              <w:t>[No]</w:t>
            </w:r>
          </w:p>
          <w:p w14:paraId="4DE8D7F2" w14:textId="77777777" w:rsidR="0012402B" w:rsidRPr="007920FB" w:rsidRDefault="0012402B" w:rsidP="00456D2C">
            <w:pPr>
              <w:pStyle w:val="TAL"/>
              <w:rPr>
                <w:rFonts w:asciiTheme="majorHAnsi" w:eastAsia="MS Mincho" w:hAnsiTheme="majorHAnsi" w:cstheme="majorHAnsi"/>
                <w:szCs w:val="18"/>
                <w:highlight w:val="yellow"/>
                <w:lang w:eastAsia="ja-JP"/>
              </w:rPr>
            </w:pPr>
            <w:r w:rsidRPr="007920FB">
              <w:rPr>
                <w:rFonts w:asciiTheme="majorHAnsi" w:eastAsia="MS Mincho" w:hAnsiTheme="majorHAnsi" w:cstheme="majorHAnsi" w:hint="eastAsia"/>
                <w:szCs w:val="18"/>
                <w:lang w:eastAsia="ja-JP"/>
              </w:rPr>
              <w:t>(</w:t>
            </w:r>
            <w:r w:rsidRPr="007920FB">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B1300F" w14:textId="77777777" w:rsidR="0012402B" w:rsidRPr="007920FB" w:rsidRDefault="0012402B" w:rsidP="00456D2C">
            <w:pPr>
              <w:pStyle w:val="TAL"/>
              <w:rPr>
                <w:rFonts w:asciiTheme="majorHAnsi" w:hAnsiTheme="majorHAnsi" w:cstheme="majorHAnsi"/>
                <w:szCs w:val="18"/>
                <w:highlight w:val="yellow"/>
                <w:lang w:eastAsia="ja-JP"/>
              </w:rPr>
            </w:pPr>
            <w:r w:rsidRPr="007920FB">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08DA4CA" w14:textId="77777777" w:rsidR="0012402B" w:rsidRPr="007920FB" w:rsidRDefault="0012402B" w:rsidP="00456D2C">
            <w:pPr>
              <w:pStyle w:val="TAL"/>
              <w:rPr>
                <w:rFonts w:asciiTheme="majorHAnsi" w:hAnsiTheme="majorHAnsi" w:cstheme="majorHAnsi"/>
                <w:szCs w:val="18"/>
                <w:highlight w:val="yellow"/>
                <w:lang w:eastAsia="ja-JP"/>
              </w:rPr>
            </w:pPr>
            <w:r w:rsidRPr="007920FB">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4F79E3F"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7E8796"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4953E1E9"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B8B04"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360DFCA"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3675F8DD" w14:textId="77777777" w:rsidR="0012402B" w:rsidRDefault="0012402B" w:rsidP="00456D2C">
            <w:pPr>
              <w:pStyle w:val="TAL"/>
              <w:rPr>
                <w:rFonts w:asciiTheme="majorHAnsi"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66D8FDC4" w14:textId="77777777" w:rsidR="0012402B" w:rsidRPr="009244F6" w:rsidRDefault="0012402B" w:rsidP="00456D2C">
            <w:pPr>
              <w:pStyle w:val="ListParagraph"/>
              <w:autoSpaceDE w:val="0"/>
              <w:autoSpaceDN w:val="0"/>
              <w:adjustRightInd w:val="0"/>
              <w:snapToGrid w:val="0"/>
              <w:spacing w:afterLines="50" w:after="120"/>
              <w:ind w:left="360" w:hanging="360"/>
              <w:jc w:val="both"/>
              <w:rPr>
                <w:rFonts w:asciiTheme="majorHAnsi" w:hAnsiTheme="majorHAnsi" w:cstheme="majorHAnsi"/>
                <w:sz w:val="18"/>
                <w:szCs w:val="18"/>
                <w:lang w:val="en-US"/>
              </w:rPr>
            </w:pPr>
            <w:r w:rsidRPr="009244F6">
              <w:rPr>
                <w:rFonts w:asciiTheme="majorHAnsi" w:hAnsiTheme="majorHAnsi" w:cstheme="majorHAnsi"/>
                <w:sz w:val="18"/>
                <w:szCs w:val="18"/>
                <w:lang w:val="en-US"/>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D8C2CFC" w14:textId="77777777" w:rsidR="0012402B" w:rsidRPr="00005B13" w:rsidRDefault="0012402B" w:rsidP="00456D2C">
            <w:pPr>
              <w:pStyle w:val="TAL"/>
              <w:rPr>
                <w:rFonts w:asciiTheme="majorHAnsi" w:hAnsiTheme="majorHAnsi" w:cstheme="majorHAnsi"/>
                <w:szCs w:val="18"/>
                <w:highlight w:val="yellow"/>
              </w:rPr>
            </w:pPr>
            <w:r w:rsidRPr="00005B13">
              <w:rPr>
                <w:highlight w:val="yellow"/>
              </w:rPr>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5A67EC9"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F5ACA8D"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193B7F"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0C3A6C" w14:textId="77777777" w:rsidR="0012402B" w:rsidRPr="00D831B7" w:rsidRDefault="0012402B" w:rsidP="00456D2C">
            <w:pPr>
              <w:pStyle w:val="TAL"/>
              <w:rPr>
                <w:rFonts w:asciiTheme="majorHAnsi" w:hAnsiTheme="majorHAnsi" w:cstheme="majorHAnsi"/>
                <w:szCs w:val="18"/>
                <w:highlight w:val="yellow"/>
                <w:lang w:eastAsia="ja-JP"/>
              </w:rPr>
            </w:pPr>
            <w:r w:rsidRPr="00D831B7">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2A1F6C" w14:textId="77777777" w:rsidR="0012402B" w:rsidRPr="00D831B7" w:rsidRDefault="0012402B" w:rsidP="00456D2C">
            <w:pPr>
              <w:pStyle w:val="TAL"/>
              <w:rPr>
                <w:rFonts w:asciiTheme="majorHAnsi" w:hAnsiTheme="majorHAnsi" w:cstheme="majorHAnsi"/>
                <w:szCs w:val="18"/>
                <w:highlight w:val="yellow"/>
              </w:rPr>
            </w:pPr>
            <w:r w:rsidRPr="00D831B7">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043213" w14:textId="77777777" w:rsidR="0012402B" w:rsidRPr="00D831B7" w:rsidRDefault="0012402B" w:rsidP="00456D2C">
            <w:pPr>
              <w:pStyle w:val="TAL"/>
              <w:rPr>
                <w:rFonts w:asciiTheme="majorHAnsi" w:hAnsiTheme="majorHAnsi" w:cstheme="majorHAnsi"/>
                <w:szCs w:val="18"/>
                <w:highlight w:val="yellow"/>
              </w:rPr>
            </w:pPr>
            <w:r w:rsidRPr="00D831B7">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301D373" w14:textId="77777777" w:rsidR="0012402B" w:rsidRPr="00D831B7" w:rsidRDefault="0012402B" w:rsidP="00456D2C">
            <w:pPr>
              <w:pStyle w:val="TAL"/>
              <w:rPr>
                <w:rFonts w:asciiTheme="majorHAnsi" w:hAnsiTheme="majorHAnsi" w:cstheme="majorHAnsi"/>
                <w:szCs w:val="18"/>
                <w:highlight w:val="yellow"/>
                <w:lang w:eastAsia="ja-JP"/>
              </w:rPr>
            </w:pPr>
            <w:r w:rsidRPr="00D831B7">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819C6BC"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E9D9C2"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62813EDB"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320E79FE"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06AD0A6"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4CD3662B" w14:textId="77777777" w:rsidR="0012402B" w:rsidRDefault="0012402B" w:rsidP="00456D2C">
            <w:pPr>
              <w:pStyle w:val="TAL"/>
              <w:rPr>
                <w:rFonts w:asciiTheme="majorHAnsi"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65034ED2" w14:textId="77777777" w:rsidR="0012402B" w:rsidRDefault="0012402B" w:rsidP="00456D2C">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4AF3A7E7" w14:textId="77777777" w:rsidR="0012402B" w:rsidRDefault="0012402B" w:rsidP="00456D2C">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07D2C0D" w14:textId="77777777" w:rsidR="0012402B" w:rsidRPr="00005B13" w:rsidRDefault="0012402B" w:rsidP="00456D2C">
            <w:pPr>
              <w:pStyle w:val="TAL"/>
              <w:rPr>
                <w:highlight w:val="yellow"/>
              </w:rPr>
            </w:pPr>
            <w:r w:rsidRPr="00005B13">
              <w:rPr>
                <w:highlight w:val="yellow"/>
              </w:rPr>
              <w:t>[4-23]</w:t>
            </w:r>
          </w:p>
          <w:p w14:paraId="5D0FAE1C" w14:textId="77777777" w:rsidR="0012402B" w:rsidRPr="00005B13" w:rsidRDefault="0012402B" w:rsidP="00456D2C">
            <w:pPr>
              <w:pStyle w:val="TAL"/>
              <w:rPr>
                <w:rFonts w:asciiTheme="majorHAnsi" w:hAnsiTheme="majorHAnsi" w:cstheme="majorHAnsi"/>
                <w:szCs w:val="18"/>
                <w:highlight w:val="yellow"/>
              </w:rPr>
            </w:pPr>
            <w:r w:rsidRPr="00005B13">
              <w:rPr>
                <w:highlight w:val="yellow"/>
              </w:rP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D975BA3"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A35DFE"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59DB0E"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2354C48"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BC0F5F"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6A66D9C"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9C7CB44"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0CDE87E"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5CD5C1"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546E75D2"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13553299"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682E5A8"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26B14236" w14:textId="77777777" w:rsidR="0012402B" w:rsidRDefault="0012402B" w:rsidP="00456D2C">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7945E5D5" w14:textId="77777777" w:rsidR="0012402B" w:rsidRDefault="0012402B" w:rsidP="00456D2C">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098F22E1" w14:textId="77777777" w:rsidR="0012402B" w:rsidRDefault="0012402B" w:rsidP="00456D2C">
            <w:pPr>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39C703" w14:textId="77777777" w:rsidR="0012402B" w:rsidRPr="00005B13" w:rsidRDefault="0012402B" w:rsidP="00456D2C">
            <w:pPr>
              <w:pStyle w:val="TAL"/>
              <w:rPr>
                <w:highlight w:val="yellow"/>
              </w:rPr>
            </w:pPr>
            <w:r w:rsidRPr="00005B13">
              <w:rPr>
                <w:highlight w:val="yellow"/>
              </w:rPr>
              <w:t>[25-3</w:t>
            </w:r>
          </w:p>
          <w:p w14:paraId="6A949D8C" w14:textId="77777777" w:rsidR="0012402B" w:rsidRPr="00005B13" w:rsidRDefault="0012402B" w:rsidP="00456D2C">
            <w:pPr>
              <w:pStyle w:val="TAL"/>
              <w:rPr>
                <w:highlight w:val="yellow"/>
              </w:rPr>
            </w:pPr>
            <w:r w:rsidRPr="00005B13">
              <w:rPr>
                <w:highlight w:val="yellow"/>
              </w:rPr>
              <w:t>30-5]</w:t>
            </w:r>
          </w:p>
          <w:p w14:paraId="626CED6E" w14:textId="77777777" w:rsidR="0012402B" w:rsidRPr="00005B13" w:rsidRDefault="0012402B" w:rsidP="00456D2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DD928B"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4BA274"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A432AE"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038FE54"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818A12"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9ABF2A"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CA47405"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C039B69"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16E02CE"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51131E09"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2CAAE317"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2D6AF1D"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7108C97E" w14:textId="77777777" w:rsidR="0012402B" w:rsidRDefault="0012402B" w:rsidP="00456D2C">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926DE6E" w14:textId="77777777" w:rsidR="0012402B" w:rsidRPr="00550FD7" w:rsidRDefault="0012402B" w:rsidP="00456D2C">
            <w:pPr>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inter-subslot frequency hopping for PUCCH repetition operation of PUCCH Formats 0, 1, 2, 3 and 4 for 7OS slot-based PUCCH configurations.</w:t>
            </w:r>
          </w:p>
          <w:p w14:paraId="6330254F" w14:textId="77777777" w:rsidR="0012402B" w:rsidRPr="00550FD7" w:rsidRDefault="0012402B" w:rsidP="00456D2C">
            <w:pPr>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49143193" w14:textId="77777777" w:rsidR="0012402B" w:rsidRDefault="0012402B" w:rsidP="00456D2C">
            <w:pPr>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BEA121" w14:textId="77777777" w:rsidR="0012402B" w:rsidRPr="00005B13" w:rsidRDefault="0012402B" w:rsidP="00456D2C">
            <w:pPr>
              <w:pStyle w:val="TAL"/>
              <w:rPr>
                <w:highlight w:val="yellow"/>
              </w:rPr>
            </w:pPr>
            <w:r w:rsidRPr="00005B13">
              <w:rPr>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3848D3"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EBEB0"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F63F7A"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E077C"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A1E38F"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A3B1AD"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E413B0"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DD4189C"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CC0F210"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7D0A775B"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65743162"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5976EF1"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0D87F470" w14:textId="77777777" w:rsidR="0012402B" w:rsidRDefault="0012402B" w:rsidP="00456D2C">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3B91AD8" w14:textId="77777777" w:rsidR="0012402B" w:rsidRPr="00005B13" w:rsidRDefault="0012402B" w:rsidP="00456D2C">
            <w:pPr>
              <w:pStyle w:val="TAL"/>
              <w:ind w:left="267" w:hanging="267"/>
              <w:rPr>
                <w:rFonts w:asciiTheme="majorHAnsi" w:eastAsia="Times New Roman" w:hAnsiTheme="majorHAnsi" w:cstheme="majorHAnsi"/>
                <w:szCs w:val="18"/>
                <w:highlight w:val="yellow"/>
              </w:rPr>
            </w:pPr>
            <w:r w:rsidRPr="00005B13">
              <w:rPr>
                <w:rFonts w:asciiTheme="majorHAnsi" w:eastAsia="Times New Roman" w:hAnsiTheme="majorHAnsi" w:cstheme="majorHAnsi"/>
                <w:szCs w:val="18"/>
                <w:highlight w:val="yellow"/>
              </w:rPr>
              <w:t>[1. Support feedback of type 3 HARQ-ACK codebook, triggered by a DCI 1_2 scheduling a PDSCH]</w:t>
            </w:r>
          </w:p>
          <w:p w14:paraId="5F47A61C" w14:textId="77777777" w:rsidR="0012402B" w:rsidRPr="00005B13" w:rsidRDefault="0012402B" w:rsidP="00456D2C">
            <w:pPr>
              <w:pStyle w:val="TAL"/>
              <w:ind w:left="267" w:hanging="267"/>
              <w:rPr>
                <w:rFonts w:asciiTheme="majorHAnsi" w:eastAsia="Times New Roman" w:hAnsiTheme="majorHAnsi" w:cstheme="majorHAnsi"/>
                <w:szCs w:val="18"/>
                <w:highlight w:val="yellow"/>
              </w:rPr>
            </w:pPr>
            <w:r w:rsidRPr="00005B13">
              <w:rPr>
                <w:rFonts w:asciiTheme="majorHAnsi" w:eastAsia="Times New Roman" w:hAnsiTheme="majorHAnsi" w:cstheme="majorHAnsi"/>
                <w:szCs w:val="18"/>
                <w:highlight w:val="yellow"/>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BC719D" w14:textId="77777777" w:rsidR="0012402B" w:rsidRPr="00005B13" w:rsidRDefault="0012402B" w:rsidP="00456D2C">
            <w:pPr>
              <w:pStyle w:val="TAL"/>
              <w:rPr>
                <w:highlight w:val="yellow"/>
              </w:rPr>
            </w:pPr>
            <w:r w:rsidRPr="00005B13">
              <w:rPr>
                <w:highlight w:val="yellow"/>
              </w:rPr>
              <w:t>[10-16[</w:t>
            </w:r>
          </w:p>
          <w:p w14:paraId="0A5F6E07" w14:textId="77777777" w:rsidR="0012402B" w:rsidRPr="00005B13" w:rsidRDefault="0012402B" w:rsidP="00456D2C">
            <w:pPr>
              <w:pStyle w:val="TAL"/>
              <w:rPr>
                <w:highlight w:val="yellow"/>
              </w:rPr>
            </w:pPr>
            <w:r w:rsidRPr="00005B13">
              <w:rPr>
                <w:highlight w:val="yellow"/>
              </w:rPr>
              <w:t>[11-1]</w:t>
            </w:r>
          </w:p>
          <w:p w14:paraId="0A0CBBCB" w14:textId="77777777" w:rsidR="0012402B" w:rsidRPr="00005B13" w:rsidRDefault="0012402B" w:rsidP="00456D2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8D0588"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E1A0162"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B3D150"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B71B332"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F4436E"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BAAA1"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C5DA9E4"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4B9401"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79ADB9"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0B07214F"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1591E682"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944B3DD"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7BB4E652" w14:textId="77777777" w:rsidR="0012402B" w:rsidRDefault="0012402B" w:rsidP="00456D2C">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4CB1A" w14:textId="77777777" w:rsidR="0012402B" w:rsidRPr="00005B13" w:rsidRDefault="0012402B" w:rsidP="00456D2C">
            <w:pPr>
              <w:snapToGrid w:val="0"/>
              <w:spacing w:afterLines="50" w:after="120"/>
              <w:contextualSpacing/>
              <w:jc w:val="both"/>
              <w:rPr>
                <w:rFonts w:asciiTheme="majorHAnsi" w:eastAsia="Times New Roman" w:hAnsiTheme="majorHAnsi" w:cstheme="majorHAnsi"/>
                <w:sz w:val="18"/>
                <w:szCs w:val="18"/>
                <w:highlight w:val="yellow"/>
              </w:rPr>
            </w:pPr>
            <w:r w:rsidRPr="00005B13">
              <w:rPr>
                <w:rFonts w:asciiTheme="majorHAnsi" w:eastAsia="Times New Roman" w:hAnsiTheme="majorHAnsi" w:cstheme="majorHAnsi"/>
                <w:sz w:val="18"/>
                <w:szCs w:val="18"/>
                <w:highlight w:val="yellow"/>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209343" w14:textId="77777777" w:rsidR="0012402B" w:rsidRPr="00005B13" w:rsidRDefault="0012402B" w:rsidP="00456D2C">
            <w:pPr>
              <w:pStyle w:val="TAL"/>
              <w:rPr>
                <w:highlight w:val="yellow"/>
              </w:rPr>
            </w:pPr>
            <w:r w:rsidRPr="00005B13">
              <w:rPr>
                <w:highlight w:val="yellow"/>
              </w:rPr>
              <w:t>[10-16]</w:t>
            </w:r>
          </w:p>
          <w:p w14:paraId="2BBE63FB" w14:textId="77777777" w:rsidR="0012402B" w:rsidRPr="00005B13" w:rsidRDefault="0012402B" w:rsidP="00456D2C">
            <w:pPr>
              <w:pStyle w:val="TAL"/>
              <w:rPr>
                <w:highlight w:val="yellow"/>
              </w:rPr>
            </w:pPr>
            <w:r w:rsidRPr="00005B13">
              <w:rPr>
                <w:highlight w:val="yellow"/>
              </w:rPr>
              <w:t>[11-4]</w:t>
            </w:r>
          </w:p>
          <w:p w14:paraId="420E6ABA" w14:textId="77777777" w:rsidR="0012402B" w:rsidRPr="00005B13" w:rsidRDefault="0012402B" w:rsidP="00456D2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E21338B"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AC32A66"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3E48CC"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C7B875D"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04B8AC"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2DA00A"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B61555B"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1466F6"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9BEE294"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7CA4E348"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2B958980"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2C8B703"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0921BAD2" w14:textId="77777777" w:rsidR="0012402B" w:rsidRDefault="0012402B" w:rsidP="00456D2C">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E08BDC3" w14:textId="77777777" w:rsidR="0012402B" w:rsidRDefault="0012402B" w:rsidP="00456D2C">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064D9E0" w14:textId="77777777" w:rsidR="0012402B" w:rsidRDefault="0012402B" w:rsidP="00456D2C">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18073FEB" w14:textId="77777777" w:rsidR="0012402B" w:rsidRDefault="0012402B" w:rsidP="00456D2C">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692BD02B" w14:textId="77777777" w:rsidR="0012402B" w:rsidRDefault="0012402B" w:rsidP="00456D2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50DDEB7E" w14:textId="77777777" w:rsidR="0012402B" w:rsidRDefault="0012402B" w:rsidP="00456D2C">
            <w:pPr>
              <w:pStyle w:val="TAL"/>
              <w:ind w:left="267" w:hanging="267"/>
              <w:rPr>
                <w:rFonts w:asciiTheme="majorHAnsi" w:eastAsia="Times New Roman" w:hAnsiTheme="majorHAnsi" w:cstheme="majorHAnsi"/>
                <w:szCs w:val="18"/>
              </w:rPr>
            </w:pPr>
            <w:r w:rsidRPr="00A860B4">
              <w:rPr>
                <w:rFonts w:asciiTheme="majorHAnsi" w:eastAsia="Times New Roman" w:hAnsiTheme="majorHAnsi" w:cstheme="majorHAnsi"/>
                <w:szCs w:val="18"/>
              </w:rPr>
              <w:t xml:space="preserve">5. Supported maximum number of actual PUCCH transmissions for </w:t>
            </w:r>
            <w:r w:rsidRPr="00005B13">
              <w:rPr>
                <w:rFonts w:asciiTheme="majorHAnsi" w:eastAsia="Times New Roman" w:hAnsiTheme="majorHAnsi" w:cstheme="majorHAnsi"/>
                <w:szCs w:val="18"/>
                <w:highlight w:val="yellow"/>
              </w:rPr>
              <w:t>[type 3 or]</w:t>
            </w:r>
            <w:r w:rsidRPr="00A860B4">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CA033DC" w14:textId="77777777" w:rsidR="0012402B" w:rsidRDefault="0012402B" w:rsidP="00456D2C">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8F27F1F"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03C05F"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F7DCDF"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E1211E"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C04807"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997FCFF"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D1B547"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6243B30"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 2, 4, 8}</w:t>
            </w:r>
          </w:p>
          <w:p w14:paraId="56FF6479"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1EBE4D1A" w14:textId="77777777" w:rsidR="0012402B" w:rsidRDefault="0012402B" w:rsidP="00456D2C">
            <w:pPr>
              <w:pStyle w:val="TAL"/>
              <w:rPr>
                <w:rFonts w:asciiTheme="majorHAnsi" w:hAnsiTheme="majorHAnsi" w:cstheme="majorHAnsi"/>
                <w:szCs w:val="18"/>
              </w:rPr>
            </w:pPr>
          </w:p>
          <w:p w14:paraId="05A09B71" w14:textId="77777777" w:rsidR="0012402B" w:rsidRDefault="0012402B" w:rsidP="00456D2C">
            <w:pPr>
              <w:pStyle w:val="TAL"/>
              <w:rPr>
                <w:rFonts w:asciiTheme="majorHAnsi" w:hAnsiTheme="majorHAnsi" w:cstheme="majorHAnsi"/>
                <w:szCs w:val="18"/>
              </w:rPr>
            </w:pPr>
            <w:r w:rsidRPr="00704735">
              <w:rPr>
                <w:rFonts w:asciiTheme="majorHAnsi" w:hAnsiTheme="majorHAnsi" w:cstheme="majorHAnsi"/>
                <w:szCs w:val="18"/>
              </w:rPr>
              <w:t xml:space="preserve">Candidate values for component 5 is: {1, 2, 3, 4, 5, 6, 7}. </w:t>
            </w:r>
            <w:r w:rsidRPr="00005B13">
              <w:rPr>
                <w:rFonts w:asciiTheme="majorHAnsi" w:hAnsiTheme="majorHAnsi" w:cstheme="majorHAnsi"/>
                <w:szCs w:val="18"/>
                <w:highlight w:val="yellow"/>
              </w:rPr>
              <w:t>[The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hideMark/>
          </w:tcPr>
          <w:p w14:paraId="7D77EBFA"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0D4BD10E"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5CB03EF6"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06C3C4E"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03526D7B" w14:textId="77777777" w:rsidR="0012402B" w:rsidRDefault="0012402B" w:rsidP="00456D2C">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3EC5F4" w14:textId="77777777" w:rsidR="0012402B" w:rsidRDefault="0012402B" w:rsidP="00456D2C">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F3CD2F2" w14:textId="77777777" w:rsidR="0012402B" w:rsidRDefault="0012402B" w:rsidP="00456D2C">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3B756C51" w14:textId="77777777" w:rsidR="0012402B" w:rsidRPr="00AE2679" w:rsidRDefault="0012402B" w:rsidP="00456D2C">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w:t>
            </w:r>
            <w:r>
              <w:t xml:space="preserve"> </w:t>
            </w:r>
            <w:r w:rsidRPr="00AE2679">
              <w:rPr>
                <w:rFonts w:asciiTheme="majorHAnsi" w:eastAsia="MS Mincho" w:hAnsiTheme="majorHAnsi" w:cstheme="majorHAnsi"/>
                <w:szCs w:val="18"/>
                <w:lang w:eastAsia="ja-JP"/>
              </w:rPr>
              <w:t xml:space="preserve">Supported minimum value </w:t>
            </w:r>
            <w:r>
              <w:rPr>
                <w:rFonts w:asciiTheme="majorHAnsi" w:eastAsia="MS Mincho" w:hAnsiTheme="majorHAnsi" w:cstheme="majorHAnsi"/>
                <w:szCs w:val="18"/>
                <w:lang w:eastAsia="ja-JP"/>
              </w:rPr>
              <w:t xml:space="preserve">M </w:t>
            </w:r>
            <w:r w:rsidRPr="00AE2679">
              <w:rPr>
                <w:rFonts w:asciiTheme="majorHAnsi" w:eastAsia="MS Mincho" w:hAnsiTheme="majorHAnsi" w:cstheme="majorHAnsi"/>
                <w:szCs w:val="18"/>
                <w:lang w:eastAsia="ja-JP"/>
              </w:rPr>
              <w:t>for the HARQ re-</w:t>
            </w:r>
            <w:proofErr w:type="spellStart"/>
            <w:r w:rsidRPr="00AE2679">
              <w:rPr>
                <w:rFonts w:asciiTheme="majorHAnsi" w:eastAsia="MS Mincho" w:hAnsiTheme="majorHAnsi" w:cstheme="majorHAnsi"/>
                <w:szCs w:val="18"/>
                <w:lang w:eastAsia="ja-JP"/>
              </w:rPr>
              <w:t>tx</w:t>
            </w:r>
            <w:proofErr w:type="spellEnd"/>
            <w:r w:rsidRPr="00AE2679">
              <w:rPr>
                <w:rFonts w:asciiTheme="majorHAnsi" w:eastAsia="MS Mincho" w:hAnsiTheme="majorHAnsi" w:cstheme="majorHAnsi"/>
                <w:szCs w:val="18"/>
                <w:lang w:eastAsia="ja-JP"/>
              </w:rPr>
              <w:t xml:space="preserve"> offset</w:t>
            </w:r>
          </w:p>
          <w:p w14:paraId="22C924E3" w14:textId="77777777" w:rsidR="0012402B" w:rsidRPr="00AE2679" w:rsidRDefault="0012402B" w:rsidP="00456D2C">
            <w:pPr>
              <w:snapToGrid w:val="0"/>
              <w:spacing w:afterLines="50" w:after="120"/>
              <w:contextualSpacing/>
              <w:jc w:val="both"/>
              <w:rPr>
                <w:rFonts w:asciiTheme="majorHAnsi" w:eastAsia="MS Mincho" w:hAnsiTheme="majorHAnsi" w:cstheme="majorHAnsi"/>
                <w:sz w:val="18"/>
                <w:szCs w:val="18"/>
              </w:rPr>
            </w:pPr>
            <w:r>
              <w:rPr>
                <w:rFonts w:asciiTheme="majorHAnsi" w:eastAsia="MS Mincho" w:hAnsiTheme="majorHAnsi" w:cstheme="majorHAnsi" w:hint="eastAsia"/>
                <w:sz w:val="18"/>
                <w:szCs w:val="18"/>
              </w:rPr>
              <w:t>4</w:t>
            </w:r>
            <w:r>
              <w:rPr>
                <w:rFonts w:asciiTheme="majorHAnsi" w:eastAsia="MS Mincho" w:hAnsiTheme="majorHAnsi" w:cstheme="majorHAnsi"/>
                <w:sz w:val="18"/>
                <w:szCs w:val="18"/>
              </w:rPr>
              <w:t xml:space="preserve">. </w:t>
            </w:r>
            <w:r w:rsidRPr="00AE2679">
              <w:rPr>
                <w:rFonts w:asciiTheme="majorHAnsi" w:eastAsia="MS Mincho" w:hAnsiTheme="majorHAnsi" w:cstheme="majorHAnsi"/>
                <w:sz w:val="18"/>
                <w:szCs w:val="18"/>
              </w:rPr>
              <w:t xml:space="preserve">Supported maximum value </w:t>
            </w:r>
            <w:r>
              <w:rPr>
                <w:rFonts w:asciiTheme="majorHAnsi" w:eastAsia="MS Mincho" w:hAnsiTheme="majorHAnsi" w:cstheme="majorHAnsi"/>
                <w:sz w:val="18"/>
                <w:szCs w:val="18"/>
              </w:rPr>
              <w:t xml:space="preserve">N </w:t>
            </w:r>
            <w:r w:rsidRPr="00AE2679">
              <w:rPr>
                <w:rFonts w:asciiTheme="majorHAnsi" w:eastAsia="MS Mincho" w:hAnsiTheme="majorHAnsi" w:cstheme="majorHAnsi"/>
                <w:sz w:val="18"/>
                <w:szCs w:val="18"/>
              </w:rPr>
              <w:t>for the HARQ re-</w:t>
            </w:r>
            <w:proofErr w:type="spellStart"/>
            <w:r w:rsidRPr="00AE2679">
              <w:rPr>
                <w:rFonts w:asciiTheme="majorHAnsi" w:eastAsia="MS Mincho" w:hAnsiTheme="majorHAnsi" w:cstheme="majorHAnsi"/>
                <w:sz w:val="18"/>
                <w:szCs w:val="18"/>
              </w:rPr>
              <w:t>tx</w:t>
            </w:r>
            <w:proofErr w:type="spellEnd"/>
            <w:r w:rsidRPr="00AE2679">
              <w:rPr>
                <w:rFonts w:asciiTheme="majorHAnsi" w:eastAsia="MS Mincho" w:hAnsiTheme="majorHAnsi" w:cstheme="majorHAnsi"/>
                <w:sz w:val="18"/>
                <w:szCs w:val="18"/>
              </w:rPr>
              <w:t xml:space="preserve">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8DA8E" w14:textId="77777777" w:rsidR="0012402B" w:rsidRPr="00005B13" w:rsidRDefault="0012402B" w:rsidP="00456D2C">
            <w:pPr>
              <w:pStyle w:val="TAL"/>
              <w:rPr>
                <w:rFonts w:eastAsia="MS Mincho"/>
                <w:highlight w:val="yellow"/>
                <w:lang w:eastAsia="ja-JP"/>
              </w:rPr>
            </w:pPr>
            <w:r w:rsidRPr="00005B13">
              <w:rPr>
                <w:rFonts w:eastAsia="MS Mincho" w:hint="eastAsia"/>
                <w:highlight w:val="yellow"/>
                <w:lang w:eastAsia="ja-JP"/>
              </w:rPr>
              <w:t>F</w:t>
            </w:r>
            <w:r w:rsidRPr="00005B13">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8053502"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ACF42C7"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4196D9"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44D269"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A48B5E0"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27620E7"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8D8FF2E"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C26992" w14:textId="77777777" w:rsidR="0012402B" w:rsidRDefault="0012402B" w:rsidP="00456D2C">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1858C20F" w14:textId="77777777" w:rsidR="0012402B" w:rsidRDefault="0012402B" w:rsidP="00456D2C">
            <w:pPr>
              <w:pStyle w:val="TAL"/>
              <w:rPr>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tc>
        <w:tc>
          <w:tcPr>
            <w:tcW w:w="1276" w:type="dxa"/>
            <w:tcBorders>
              <w:top w:val="single" w:sz="4" w:space="0" w:color="auto"/>
              <w:left w:val="single" w:sz="4" w:space="0" w:color="auto"/>
              <w:bottom w:val="single" w:sz="4" w:space="0" w:color="auto"/>
              <w:right w:val="single" w:sz="4" w:space="0" w:color="auto"/>
            </w:tcBorders>
            <w:hideMark/>
          </w:tcPr>
          <w:p w14:paraId="20197FE2"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0333C874"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309FB24B"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87C787"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68FE6F8A" w14:textId="77777777" w:rsidR="0012402B" w:rsidRDefault="0012402B" w:rsidP="00456D2C">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0409F7C0" w14:textId="77777777" w:rsidR="0012402B" w:rsidRDefault="0012402B" w:rsidP="00456D2C">
            <w:pPr>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D722279" w14:textId="77777777" w:rsidR="0012402B" w:rsidRPr="00005B13" w:rsidRDefault="0012402B" w:rsidP="00456D2C">
            <w:pPr>
              <w:pStyle w:val="TAL"/>
              <w:rPr>
                <w:highlight w:val="yellow"/>
              </w:rPr>
            </w:pPr>
            <w:r w:rsidRPr="00005B13">
              <w:rPr>
                <w:highlight w:val="yellow"/>
              </w:rPr>
              <w:t>[4-11]</w:t>
            </w:r>
          </w:p>
          <w:p w14:paraId="6EA12564" w14:textId="77777777" w:rsidR="0012402B" w:rsidRPr="00005B13" w:rsidRDefault="0012402B" w:rsidP="00456D2C">
            <w:pPr>
              <w:pStyle w:val="TAL"/>
              <w:rPr>
                <w:highlight w:val="yellow"/>
              </w:rPr>
            </w:pPr>
            <w:r w:rsidRPr="00005B13">
              <w:rPr>
                <w:highlight w:val="yellow"/>
              </w:rPr>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7245854"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85D50AE"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ECE598"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30F5DF"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E555D61"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BEC2543"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D5E38B5"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2B24887"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C953589"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2F0F8C84"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749DAB08"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FB74825"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15579620" w14:textId="77777777" w:rsidR="0012402B" w:rsidRDefault="0012402B" w:rsidP="00456D2C">
            <w:pPr>
              <w:pStyle w:val="TAL"/>
              <w:rPr>
                <w:rFonts w:eastAsia="Times New Roman"/>
                <w:lang w:eastAsia="ja-JP"/>
              </w:rPr>
            </w:pPr>
            <w: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C270591" w14:textId="77777777" w:rsidR="0012402B" w:rsidRDefault="0012402B" w:rsidP="00456D2C">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600D7180" w14:textId="77777777" w:rsidR="0012402B" w:rsidRDefault="0012402B" w:rsidP="00456D2C">
            <w:pPr>
              <w:snapToGrid w:val="0"/>
              <w:spacing w:afterLines="50" w:after="120"/>
              <w:contextualSpacing/>
              <w:jc w:val="both"/>
              <w:rPr>
                <w:rFonts w:asciiTheme="majorHAnsi" w:eastAsia="Times New Roman" w:hAnsiTheme="majorHAnsi" w:cstheme="majorHAnsi"/>
                <w:sz w:val="18"/>
                <w:szCs w:val="18"/>
              </w:rPr>
            </w:pPr>
          </w:p>
          <w:p w14:paraId="7EC835EE" w14:textId="77777777" w:rsidR="0012402B" w:rsidRDefault="0012402B" w:rsidP="00456D2C">
            <w:pPr>
              <w:snapToGrid w:val="0"/>
              <w:spacing w:afterLines="50" w:after="120"/>
              <w:contextualSpacing/>
              <w:jc w:val="both"/>
              <w:rPr>
                <w:rFonts w:asciiTheme="majorHAnsi" w:eastAsia="Times New Roman" w:hAnsiTheme="majorHAnsi" w:cstheme="majorHAnsi"/>
                <w:sz w:val="18"/>
                <w:szCs w:val="18"/>
              </w:rPr>
            </w:pPr>
            <w:r w:rsidRPr="00E86FB8">
              <w:rPr>
                <w:rFonts w:asciiTheme="majorHAnsi" w:eastAsia="Times New Roman" w:hAnsiTheme="majorHAnsi" w:cstheme="majorHAnsi"/>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14:paraId="61C9E405" w14:textId="77777777" w:rsidR="0012402B" w:rsidRDefault="0012402B" w:rsidP="00456D2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3D77B3"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625C65F"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381B21"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759B0D" w14:textId="77777777" w:rsidR="0012402B" w:rsidRPr="009714E8" w:rsidRDefault="0012402B" w:rsidP="00456D2C">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CA284D" w14:textId="77777777" w:rsidR="0012402B" w:rsidRPr="009714E8" w:rsidRDefault="0012402B" w:rsidP="00456D2C">
            <w:pPr>
              <w:pStyle w:val="TAL"/>
              <w:rPr>
                <w:rFonts w:asciiTheme="majorHAnsi" w:hAnsiTheme="majorHAnsi" w:cstheme="majorHAnsi"/>
                <w:szCs w:val="18"/>
              </w:rPr>
            </w:pPr>
            <w:r w:rsidRPr="009714E8">
              <w:rPr>
                <w:rFonts w:asciiTheme="majorHAnsi" w:hAnsiTheme="majorHAnsi" w:cstheme="majorHAnsi"/>
                <w:szCs w:val="18"/>
              </w:rPr>
              <w:t>N/A</w:t>
            </w:r>
          </w:p>
          <w:p w14:paraId="6D78DEFF" w14:textId="77777777" w:rsidR="0012402B" w:rsidRPr="009714E8" w:rsidRDefault="0012402B" w:rsidP="00456D2C">
            <w:pPr>
              <w:pStyle w:val="TAL"/>
              <w:rPr>
                <w:rFonts w:asciiTheme="majorHAnsi" w:eastAsia="MS Mincho" w:hAnsiTheme="majorHAnsi" w:cstheme="majorHAnsi"/>
                <w:szCs w:val="18"/>
                <w:lang w:eastAsia="ja-JP"/>
              </w:rPr>
            </w:pPr>
            <w:r w:rsidRPr="009714E8">
              <w:rPr>
                <w:rFonts w:asciiTheme="majorHAnsi" w:eastAsia="MS Mincho" w:hAnsiTheme="majorHAnsi" w:cstheme="majorHAnsi" w:hint="eastAsia"/>
                <w:szCs w:val="18"/>
                <w:lang w:eastAsia="ja-JP"/>
              </w:rPr>
              <w:t>(</w:t>
            </w:r>
            <w:r w:rsidRPr="009714E8">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0FD259" w14:textId="77777777" w:rsidR="0012402B" w:rsidRPr="009714E8" w:rsidRDefault="0012402B" w:rsidP="00456D2C">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70587F5" w14:textId="77777777" w:rsidR="0012402B" w:rsidRPr="00133ED3" w:rsidRDefault="0012402B" w:rsidP="00456D2C">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A3DA3DC" w14:textId="77777777" w:rsidR="0012402B" w:rsidRDefault="0012402B" w:rsidP="00456D2C">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09C4114E" w14:textId="77777777" w:rsidR="0012402B" w:rsidRDefault="0012402B" w:rsidP="00456D2C">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005B13">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41D8A3C5"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6C747CC0"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028E7687"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E65D2F7" w14:textId="77777777" w:rsidR="0012402B" w:rsidRDefault="0012402B" w:rsidP="00456D2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135B10DF" w14:textId="77777777" w:rsidR="0012402B" w:rsidRDefault="0012402B" w:rsidP="00456D2C">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7A2FBE7" w14:textId="77777777" w:rsidR="0012402B" w:rsidRDefault="0012402B" w:rsidP="00456D2C">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PUCCH cell switching based on dynamic indication in the DCI scheduling the PUCCH for </w:t>
            </w:r>
            <w:r w:rsidRPr="000A0370">
              <w:rPr>
                <w:rFonts w:asciiTheme="majorHAnsi" w:hAnsiTheme="majorHAnsi" w:cstheme="majorHAnsi"/>
                <w:sz w:val="18"/>
                <w:szCs w:val="18"/>
              </w:rPr>
              <w:t>same length (in physical time) of overlapping PUCCH slots/sub-slots</w:t>
            </w:r>
          </w:p>
          <w:p w14:paraId="32A68BEF" w14:textId="77777777" w:rsidR="0012402B" w:rsidRDefault="0012402B" w:rsidP="00456D2C">
            <w:pPr>
              <w:snapToGrid w:val="0"/>
              <w:spacing w:afterLines="50" w:after="120"/>
              <w:contextualSpacing/>
              <w:jc w:val="both"/>
              <w:rPr>
                <w:rFonts w:asciiTheme="majorHAnsi" w:eastAsia="Times New Roman" w:hAnsiTheme="majorHAnsi" w:cstheme="majorHAnsi"/>
                <w:sz w:val="18"/>
                <w:szCs w:val="18"/>
              </w:rPr>
            </w:pPr>
          </w:p>
          <w:p w14:paraId="3A532073" w14:textId="77777777" w:rsidR="0012402B" w:rsidRDefault="0012402B" w:rsidP="00456D2C">
            <w:pPr>
              <w:snapToGrid w:val="0"/>
              <w:spacing w:afterLines="50" w:after="120"/>
              <w:contextualSpacing/>
              <w:jc w:val="both"/>
              <w:rPr>
                <w:rFonts w:asciiTheme="majorHAnsi" w:eastAsia="Times New Roman" w:hAnsiTheme="majorHAnsi" w:cstheme="majorHAnsi"/>
                <w:sz w:val="18"/>
                <w:szCs w:val="18"/>
              </w:rPr>
            </w:pPr>
            <w:r w:rsidRPr="00E86FB8">
              <w:rPr>
                <w:rFonts w:asciiTheme="majorHAnsi" w:eastAsia="Times New Roman" w:hAnsiTheme="majorHAnsi" w:cstheme="majorHAnsi"/>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14:paraId="2210A057" w14:textId="77777777" w:rsidR="0012402B" w:rsidRDefault="0012402B" w:rsidP="00456D2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2E3E4CC"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CD52FB"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F53E2C"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5F19C5" w14:textId="77777777" w:rsidR="0012402B" w:rsidRPr="00133ED3" w:rsidRDefault="0012402B" w:rsidP="00456D2C">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6C50BD" w14:textId="77777777" w:rsidR="0012402B" w:rsidRPr="00133ED3" w:rsidRDefault="0012402B" w:rsidP="00456D2C">
            <w:pPr>
              <w:pStyle w:val="TAL"/>
              <w:rPr>
                <w:rFonts w:asciiTheme="majorHAnsi" w:eastAsia="MS Mincho" w:hAnsiTheme="majorHAnsi" w:cstheme="majorHAnsi"/>
                <w:szCs w:val="18"/>
                <w:highlight w:val="yellow"/>
                <w:lang w:eastAsia="ja-JP"/>
              </w:rPr>
            </w:pPr>
            <w:r w:rsidRPr="009714E8">
              <w:rPr>
                <w:rFonts w:asciiTheme="majorHAnsi" w:hAnsiTheme="majorHAnsi" w:cstheme="majorHAnsi"/>
                <w:szCs w:val="18"/>
              </w:rPr>
              <w:t>N/A</w:t>
            </w: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624903" w14:textId="77777777" w:rsidR="0012402B" w:rsidRPr="00133ED3" w:rsidRDefault="0012402B" w:rsidP="00456D2C">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97D693" w14:textId="77777777" w:rsidR="0012402B" w:rsidRPr="009B5504" w:rsidRDefault="0012402B" w:rsidP="00456D2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B0FA11C" w14:textId="77777777" w:rsidR="0012402B" w:rsidRDefault="0012402B" w:rsidP="00456D2C">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21A4BBF7" w14:textId="77777777" w:rsidR="0012402B" w:rsidRDefault="0012402B" w:rsidP="00456D2C">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005B13">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47CBB1E5"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281607DC"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4BE2B46E"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330C257" w14:textId="77777777" w:rsidR="0012402B" w:rsidRPr="000A0370" w:rsidRDefault="0012402B" w:rsidP="00456D2C">
            <w:pPr>
              <w:pStyle w:val="TAL"/>
              <w:rPr>
                <w:rFonts w:asciiTheme="majorHAnsi" w:eastAsia="MS Mincho" w:hAnsiTheme="majorHAnsi" w:cstheme="majorBidi"/>
                <w:lang w:eastAsia="ja-JP"/>
              </w:rPr>
            </w:pPr>
            <w:r>
              <w:rPr>
                <w:rFonts w:asciiTheme="majorHAnsi" w:hAnsiTheme="majorHAnsi" w:cstheme="majorBidi"/>
                <w:lang w:eastAsia="ja-JP"/>
              </w:rPr>
              <w:t>25-1</w:t>
            </w:r>
            <w:r>
              <w:rPr>
                <w:rFonts w:asciiTheme="majorHAnsi" w:eastAsia="MS Mincho" w:hAnsiTheme="majorHAnsi" w:cstheme="majorBidi"/>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109C7068" w14:textId="77777777" w:rsidR="0012402B" w:rsidRDefault="0012402B" w:rsidP="00456D2C">
            <w:pPr>
              <w:pStyle w:val="TAL"/>
            </w:pPr>
            <w:r>
              <w:t xml:space="preserve">PUCCH cell switching based on dynamic indication </w:t>
            </w:r>
            <w:r w:rsidRPr="000A0370">
              <w:t xml:space="preserve">for </w:t>
            </w:r>
            <w:r>
              <w:t>different</w:t>
            </w:r>
            <w:r w:rsidRPr="000A0370">
              <w:t xml:space="preserve"> length of overlapping PUCCH slots/sub-slots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90EF5D" w14:textId="77777777" w:rsidR="0012402B" w:rsidRDefault="0012402B" w:rsidP="00456D2C">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 for different</w:t>
            </w:r>
            <w:r w:rsidRPr="000A0370">
              <w:rPr>
                <w:rFonts w:asciiTheme="majorHAnsi" w:hAnsiTheme="majorHAnsi" w:cstheme="majorHAnsi"/>
                <w:sz w:val="18"/>
                <w:szCs w:val="18"/>
              </w:rPr>
              <w:t xml:space="preserve"> length (in physical time) of overlapping PUCCH slots/sub-slots</w:t>
            </w:r>
          </w:p>
          <w:p w14:paraId="3F3BBBB8" w14:textId="77777777" w:rsidR="0012402B" w:rsidRPr="000A0370" w:rsidRDefault="0012402B" w:rsidP="00456D2C">
            <w:pPr>
              <w:snapToGrid w:val="0"/>
              <w:spacing w:afterLines="50" w:after="120"/>
              <w:contextualSpacing/>
              <w:jc w:val="both"/>
              <w:rPr>
                <w:rFonts w:asciiTheme="majorHAnsi" w:hAnsiTheme="majorHAnsi" w:cstheme="majorHAnsi"/>
                <w:sz w:val="18"/>
                <w:szCs w:val="18"/>
              </w:rPr>
            </w:pPr>
            <w:r w:rsidRPr="00E86FB8">
              <w:rPr>
                <w:rFonts w:asciiTheme="majorHAnsi" w:eastAsia="Times New Roman" w:hAnsiTheme="majorHAnsi" w:cstheme="majorHAnsi"/>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14:paraId="719D6220" w14:textId="77777777" w:rsidR="0012402B" w:rsidRDefault="0012402B" w:rsidP="00456D2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CA4F20"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A4EE0"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C0AF74"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17EB4E" w14:textId="77777777" w:rsidR="0012402B" w:rsidRPr="00133ED3" w:rsidRDefault="0012402B" w:rsidP="00456D2C">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AAD3F9" w14:textId="77777777" w:rsidR="0012402B" w:rsidRPr="009714E8" w:rsidRDefault="0012402B" w:rsidP="00456D2C">
            <w:pPr>
              <w:pStyle w:val="TAL"/>
              <w:rPr>
                <w:rFonts w:asciiTheme="majorHAnsi" w:hAnsiTheme="majorHAnsi" w:cstheme="majorHAnsi"/>
                <w:szCs w:val="18"/>
              </w:rPr>
            </w:pPr>
            <w:r w:rsidRPr="009714E8">
              <w:rPr>
                <w:rFonts w:asciiTheme="majorHAnsi" w:hAnsiTheme="majorHAnsi" w:cstheme="majorHAnsi"/>
                <w:szCs w:val="18"/>
              </w:rPr>
              <w:t>N/A</w:t>
            </w:r>
          </w:p>
          <w:p w14:paraId="0D92B99F"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7CB26" w14:textId="77777777" w:rsidR="0012402B" w:rsidRPr="00133ED3" w:rsidRDefault="0012402B" w:rsidP="00456D2C">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694818" w14:textId="77777777" w:rsidR="0012402B" w:rsidRPr="009B5504" w:rsidRDefault="0012402B" w:rsidP="00456D2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CFFB203" w14:textId="77777777" w:rsidR="0012402B" w:rsidRDefault="0012402B" w:rsidP="00456D2C">
            <w:pPr>
              <w:pStyle w:val="TAL"/>
              <w:rPr>
                <w:rFonts w:asciiTheme="majorHAnsi" w:hAnsiTheme="majorHAnsi" w:cstheme="majorHAnsi"/>
                <w:szCs w:val="18"/>
              </w:rPr>
            </w:pPr>
            <w:r w:rsidRPr="00763926">
              <w:rPr>
                <w:rFonts w:asciiTheme="majorHAnsi" w:hAnsiTheme="majorHAnsi" w:cstheme="majorHAnsi"/>
                <w:szCs w:val="18"/>
              </w:rPr>
              <w:t>Note: this feature applies to cells in the same TAG only</w:t>
            </w:r>
          </w:p>
          <w:p w14:paraId="085CE925" w14:textId="77777777" w:rsidR="0012402B" w:rsidRPr="00763926" w:rsidRDefault="0012402B" w:rsidP="00456D2C">
            <w:pPr>
              <w:pStyle w:val="TAL"/>
              <w:rPr>
                <w:rFonts w:asciiTheme="majorHAnsi" w:hAnsiTheme="majorHAnsi" w:cstheme="majorHAnsi"/>
                <w:szCs w:val="18"/>
              </w:rPr>
            </w:pPr>
            <w:r w:rsidRPr="000A0370">
              <w:rPr>
                <w:rFonts w:asciiTheme="majorHAnsi" w:hAnsiTheme="majorHAnsi" w:cstheme="majorHAnsi"/>
                <w:szCs w:val="18"/>
              </w:rPr>
              <w:t xml:space="preserve">If UE supporting this FG also supports both FGs 6-9 and 6-9a or both FGs 22-7b and 22-7c </w:t>
            </w:r>
            <w:r w:rsidRPr="00005B13">
              <w:rPr>
                <w:rFonts w:asciiTheme="majorHAnsi" w:hAnsiTheme="majorHAnsi" w:cstheme="majorHAnsi"/>
                <w:szCs w:val="18"/>
                <w:highlight w:val="yellow"/>
              </w:rPr>
              <w:t>[or FGs 22-6 or 22-6a]</w:t>
            </w:r>
            <w:r w:rsidRPr="000A0370">
              <w:rPr>
                <w:rFonts w:asciiTheme="majorHAnsi" w:hAnsiTheme="majorHAnsi" w:cstheme="majorHAnsi"/>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6F68F1ED"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217251E0"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70385903" w14:textId="77777777" w:rsidR="0012402B" w:rsidRDefault="0012402B" w:rsidP="00456D2C">
            <w:pPr>
              <w:pStyle w:val="TAL"/>
              <w:rPr>
                <w:rFonts w:asciiTheme="majorHAnsi" w:hAnsiTheme="majorHAnsi" w:cstheme="majorBidi"/>
                <w:lang w:eastAsia="ja-JP"/>
              </w:rPr>
            </w:pPr>
            <w:r>
              <w:rPr>
                <w:rFonts w:asciiTheme="majorHAnsi" w:hAnsiTheme="majorHAnsi" w:cstheme="majorHAnsi"/>
                <w:szCs w:val="18"/>
                <w:lang w:eastAsia="ja-JP"/>
              </w:rPr>
              <w:lastRenderedPageBreak/>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CBBBCFA"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094DAA73" w14:textId="77777777" w:rsidR="0012402B" w:rsidRDefault="0012402B" w:rsidP="00456D2C">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0390B946" w14:textId="77777777" w:rsidR="0012402B" w:rsidRDefault="0012402B" w:rsidP="00456D2C">
            <w:pPr>
              <w:snapToGrid w:val="0"/>
              <w:spacing w:afterLines="50" w:after="120"/>
              <w:contextualSpacing/>
              <w:jc w:val="both"/>
              <w:rPr>
                <w:rFonts w:ascii="Arial" w:eastAsia="Times New Roman" w:hAnsi="Arial"/>
                <w:sz w:val="18"/>
              </w:rPr>
            </w:pPr>
            <w:proofErr w:type="spellStart"/>
            <w:r>
              <w:rPr>
                <w:rFonts w:ascii="Arial" w:eastAsia="Times New Roman" w:hAnsi="Arial"/>
                <w:sz w:val="18"/>
              </w:rPr>
              <w:t>Subband</w:t>
            </w:r>
            <w:proofErr w:type="spellEnd"/>
            <w:r>
              <w:rPr>
                <w:rFonts w:ascii="Arial" w:eastAsia="Times New Roman" w:hAnsi="Arial"/>
                <w:sz w:val="18"/>
              </w:rPr>
              <w:t xml:space="preserve"> CQI reporting with 4 bits per </w:t>
            </w:r>
            <w:proofErr w:type="spellStart"/>
            <w:r>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206E72" w14:textId="77777777" w:rsidR="0012402B" w:rsidRPr="00455236" w:rsidRDefault="0012402B" w:rsidP="00456D2C">
            <w:pPr>
              <w:pStyle w:val="TAL"/>
              <w:rPr>
                <w:rFonts w:eastAsia="MS Mincho"/>
                <w:lang w:eastAsia="ja-JP"/>
              </w:rPr>
            </w:pPr>
            <w:r w:rsidRPr="00005B13">
              <w:rPr>
                <w:rFonts w:eastAsia="MS Mincho" w:hint="eastAsia"/>
                <w:highlight w:val="yellow"/>
                <w:lang w:eastAsia="ja-JP"/>
              </w:rPr>
              <w:t>F</w:t>
            </w:r>
            <w:r w:rsidRPr="00005B13">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139F837"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7F3FF90"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A0303F"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67C152"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7037DC"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1BE14B" w14:textId="77777777" w:rsidR="0012402B" w:rsidRPr="00133ED3" w:rsidRDefault="0012402B" w:rsidP="00456D2C">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59EC313" w14:textId="77777777" w:rsidR="0012402B" w:rsidRPr="00133ED3" w:rsidRDefault="0012402B" w:rsidP="00456D2C">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6AE9F05"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4176B0A" w14:textId="77777777" w:rsidR="0012402B" w:rsidRDefault="0012402B" w:rsidP="00456D2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2402B" w14:paraId="201DBB79"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39BBBFCA" w14:textId="77777777" w:rsidR="0012402B" w:rsidRDefault="0012402B" w:rsidP="00456D2C">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72B971CF" w14:textId="77777777" w:rsidR="0012402B" w:rsidRDefault="0012402B" w:rsidP="00456D2C">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4F5012B3" w14:textId="77777777" w:rsidR="0012402B" w:rsidRDefault="0012402B" w:rsidP="00456D2C">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4DEA4AA6" w14:textId="77777777" w:rsidR="0012402B" w:rsidRDefault="0012402B" w:rsidP="00456D2C">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03E922E" w14:textId="77777777" w:rsidR="0012402B" w:rsidRDefault="0012402B" w:rsidP="00456D2C">
            <w:pPr>
              <w:snapToGrid w:val="0"/>
              <w:spacing w:afterLines="50" w:after="120"/>
              <w:contextualSpacing/>
              <w:jc w:val="both"/>
              <w:rPr>
                <w:rFonts w:ascii="Arial" w:hAnsi="Arial" w:cs="Arial"/>
                <w:sz w:val="18"/>
                <w:szCs w:val="18"/>
                <w:lang w:val="en-US"/>
              </w:rPr>
            </w:pPr>
            <w:r w:rsidRPr="00005B13">
              <w:rPr>
                <w:rFonts w:ascii="Arial" w:hAnsi="Arial" w:cs="Arial"/>
                <w:sz w:val="18"/>
                <w:szCs w:val="18"/>
                <w:highlight w:val="yellow"/>
                <w:lang w:val="en-US"/>
              </w:rPr>
              <w:t>[Support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6B7ABA50" w14:textId="77777777" w:rsidR="0012402B" w:rsidRDefault="0012402B" w:rsidP="00456D2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5E4A7377" w14:textId="77777777" w:rsidR="0012402B" w:rsidRDefault="0012402B" w:rsidP="00456D2C">
            <w:pPr>
              <w:pStyle w:val="TAL"/>
              <w:rPr>
                <w:rFonts w:cs="Arial"/>
                <w:szCs w:val="18"/>
                <w:lang w:eastAsia="zh-CN"/>
              </w:rPr>
            </w:pPr>
            <w:r>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93C855A" w14:textId="77777777" w:rsidR="0012402B" w:rsidRDefault="0012402B" w:rsidP="00456D2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D4C7D4" w14:textId="77777777" w:rsidR="0012402B" w:rsidRDefault="0012402B" w:rsidP="00456D2C">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B02ECB3" w14:textId="77777777" w:rsidR="0012402B" w:rsidRDefault="0012402B" w:rsidP="00456D2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3F8350" w14:textId="77777777" w:rsidR="0012402B" w:rsidRDefault="0012402B" w:rsidP="00456D2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19D90AC" w14:textId="77777777" w:rsidR="0012402B" w:rsidRDefault="0012402B" w:rsidP="00456D2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34C3CC95" w14:textId="77777777" w:rsidR="0012402B" w:rsidRDefault="0012402B" w:rsidP="00456D2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68C4F83" w14:textId="77777777" w:rsidR="0012402B" w:rsidRDefault="0012402B" w:rsidP="00456D2C">
            <w:pPr>
              <w:pStyle w:val="TAL"/>
              <w:rPr>
                <w:rFonts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D33732" w14:textId="77777777" w:rsidR="0012402B" w:rsidRDefault="0012402B" w:rsidP="00456D2C">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44F95480" w14:textId="77777777" w:rsidR="0012402B" w:rsidRDefault="0012402B" w:rsidP="00456D2C">
            <w:pPr>
              <w:pStyle w:val="TAL"/>
              <w:rPr>
                <w:rFonts w:cs="Arial"/>
                <w:szCs w:val="18"/>
              </w:rPr>
            </w:pPr>
          </w:p>
          <w:p w14:paraId="2C2B9C73" w14:textId="77777777" w:rsidR="0012402B" w:rsidRDefault="0012402B" w:rsidP="00456D2C">
            <w:pPr>
              <w:pStyle w:val="TAL"/>
              <w:rPr>
                <w:rFonts w:cs="Arial"/>
                <w:szCs w:val="18"/>
              </w:rPr>
            </w:pPr>
          </w:p>
        </w:tc>
      </w:tr>
      <w:tr w:rsidR="0012402B" w14:paraId="044414E3"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2FADE6AD" w14:textId="77777777" w:rsidR="0012402B" w:rsidRDefault="0012402B" w:rsidP="00456D2C">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D774CE5" w14:textId="77777777" w:rsidR="0012402B" w:rsidRDefault="0012402B" w:rsidP="00456D2C">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24CDC310" w14:textId="77777777" w:rsidR="0012402B" w:rsidRDefault="0012402B" w:rsidP="00456D2C">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4C0F670" w14:textId="77777777" w:rsidR="0012402B" w:rsidRDefault="0012402B" w:rsidP="00456D2C">
            <w:pPr>
              <w:pStyle w:val="TAL"/>
              <w:rPr>
                <w:rFonts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79BACDF2" w14:textId="77777777" w:rsidR="0012402B" w:rsidRDefault="0012402B" w:rsidP="00456D2C">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7BC403" w14:textId="77777777" w:rsidR="0012402B" w:rsidRDefault="0012402B" w:rsidP="00456D2C">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3D1B6DBF" w14:textId="77777777" w:rsidR="0012402B" w:rsidRDefault="0012402B" w:rsidP="00456D2C">
            <w:pPr>
              <w:pStyle w:val="TAL"/>
              <w:rPr>
                <w:rFonts w:cs="Arial"/>
                <w:szCs w:val="18"/>
                <w:lang w:eastAsia="zh-CN"/>
              </w:rPr>
            </w:pPr>
            <w:r>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04E1D3D" w14:textId="77777777" w:rsidR="0012402B" w:rsidRDefault="0012402B" w:rsidP="00456D2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C499BC" w14:textId="77777777" w:rsidR="0012402B" w:rsidRDefault="0012402B" w:rsidP="00456D2C">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4A7C58" w14:textId="77777777" w:rsidR="0012402B" w:rsidRDefault="0012402B" w:rsidP="00456D2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90F48A" w14:textId="77777777" w:rsidR="0012402B" w:rsidRDefault="0012402B" w:rsidP="00456D2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C02314B" w14:textId="77777777" w:rsidR="0012402B" w:rsidRDefault="0012402B" w:rsidP="00456D2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B29D7F3" w14:textId="77777777" w:rsidR="0012402B" w:rsidRDefault="0012402B" w:rsidP="00456D2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F4E469D" w14:textId="77777777" w:rsidR="0012402B" w:rsidRDefault="0012402B" w:rsidP="00456D2C">
            <w:pPr>
              <w:pStyle w:val="TAL"/>
              <w:rPr>
                <w:rFonts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8F7DDDC" w14:textId="77777777" w:rsidR="0012402B" w:rsidRDefault="0012402B" w:rsidP="00456D2C">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38071F2F" w14:textId="77777777" w:rsidR="0012402B" w:rsidRDefault="0012402B" w:rsidP="00456D2C">
            <w:pPr>
              <w:pStyle w:val="TAL"/>
              <w:rPr>
                <w:rFonts w:cs="Arial"/>
                <w:szCs w:val="18"/>
              </w:rPr>
            </w:pPr>
          </w:p>
        </w:tc>
      </w:tr>
      <w:tr w:rsidR="0012402B" w14:paraId="21A9FE22"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2E1EE87" w14:textId="77777777" w:rsidR="0012402B" w:rsidRDefault="0012402B" w:rsidP="00456D2C">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088955F" w14:textId="77777777" w:rsidR="0012402B" w:rsidRDefault="0012402B" w:rsidP="00456D2C">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2D73FAB" w14:textId="77777777" w:rsidR="0012402B" w:rsidRDefault="0012402B" w:rsidP="00456D2C">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6B25B29" w14:textId="77777777" w:rsidR="0012402B" w:rsidRDefault="0012402B" w:rsidP="00456D2C">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3601E25" w14:textId="77777777" w:rsidR="0012402B" w:rsidRPr="008A05C9" w:rsidRDefault="0012402B" w:rsidP="00456D2C">
            <w:pPr>
              <w:pStyle w:val="TAL"/>
              <w:rPr>
                <w:szCs w:val="18"/>
                <w:highlight w:val="yellow"/>
              </w:rPr>
            </w:pPr>
            <w:r w:rsidRPr="008A05C9">
              <w:rPr>
                <w:highlight w:val="yellow"/>
              </w:rP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9713AA5" w14:textId="77777777" w:rsidR="0012402B" w:rsidRDefault="0012402B" w:rsidP="00456D2C">
            <w:pPr>
              <w:pStyle w:val="TAL"/>
              <w:rPr>
                <w:szCs w:val="18"/>
                <w:lang w:eastAsia="zh-CN"/>
              </w:rPr>
            </w:pPr>
            <w:r>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3B78A" w14:textId="77777777" w:rsidR="0012402B" w:rsidRDefault="0012402B" w:rsidP="00456D2C">
            <w:pPr>
              <w:pStyle w:val="TAL"/>
              <w:rPr>
                <w:rFonts w:cs="Arial"/>
                <w:lang w:eastAsia="ja-JP"/>
              </w:rPr>
            </w:pPr>
            <w:r>
              <w:rPr>
                <w:rFonts w:cs="Arial"/>
                <w:lang w:eastAsia="ja-JP"/>
              </w:rPr>
              <w:t>N/A</w:t>
            </w:r>
          </w:p>
          <w:p w14:paraId="3604FCAE" w14:textId="77777777" w:rsidR="0012402B" w:rsidRDefault="0012402B" w:rsidP="00456D2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5E66FD"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A1F890" w14:textId="77777777" w:rsidR="0012402B" w:rsidRPr="002447DF" w:rsidRDefault="0012402B" w:rsidP="00456D2C">
            <w:pPr>
              <w:pStyle w:val="TAL"/>
              <w:rPr>
                <w:rFonts w:cs="Arial"/>
                <w:highlight w:val="yellow"/>
                <w:lang w:eastAsia="ja-JP"/>
              </w:rPr>
            </w:pPr>
            <w:r w:rsidRPr="002447DF">
              <w:rPr>
                <w:rFonts w:cs="Arial"/>
                <w:highlight w:val="yellow"/>
                <w:lang w:eastAsia="ja-JP"/>
              </w:rPr>
              <w:t>[Per band]</w:t>
            </w:r>
          </w:p>
          <w:p w14:paraId="58C98181" w14:textId="77777777" w:rsidR="0012402B" w:rsidRPr="002447DF" w:rsidRDefault="0012402B" w:rsidP="00456D2C">
            <w:pPr>
              <w:pStyle w:val="TAL"/>
              <w:rPr>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A1FDC" w14:textId="77777777" w:rsidR="0012402B" w:rsidRPr="002447DF" w:rsidRDefault="0012402B" w:rsidP="00456D2C">
            <w:pPr>
              <w:pStyle w:val="TAL"/>
              <w:rPr>
                <w:rFonts w:cs="Arial"/>
                <w:highlight w:val="yellow"/>
              </w:rPr>
            </w:pPr>
            <w:r w:rsidRPr="002447DF">
              <w:rPr>
                <w:rFonts w:cs="Arial"/>
                <w:highlight w:val="yellow"/>
              </w:rPr>
              <w:t>[N/A]</w:t>
            </w:r>
          </w:p>
          <w:p w14:paraId="79250745" w14:textId="77777777" w:rsidR="0012402B" w:rsidRPr="002447DF" w:rsidRDefault="0012402B" w:rsidP="00456D2C">
            <w:pPr>
              <w:pStyle w:val="TAL"/>
              <w:rPr>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94E5CB" w14:textId="77777777" w:rsidR="0012402B" w:rsidRPr="002447DF" w:rsidRDefault="0012402B" w:rsidP="00456D2C">
            <w:pPr>
              <w:pStyle w:val="TAL"/>
              <w:rPr>
                <w:rFonts w:cs="Arial"/>
                <w:highlight w:val="yellow"/>
              </w:rPr>
            </w:pPr>
            <w:r w:rsidRPr="002447DF">
              <w:rPr>
                <w:rFonts w:cs="Arial"/>
                <w:highlight w:val="yellow"/>
              </w:rPr>
              <w:t>[N/A]</w:t>
            </w:r>
          </w:p>
          <w:p w14:paraId="17405CD0" w14:textId="77777777" w:rsidR="0012402B" w:rsidRPr="002447DF" w:rsidRDefault="0012402B" w:rsidP="00456D2C">
            <w:pPr>
              <w:pStyle w:val="TAL"/>
              <w:rPr>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B3556A8" w14:textId="77777777" w:rsidR="0012402B" w:rsidRPr="002447DF" w:rsidRDefault="0012402B" w:rsidP="00456D2C">
            <w:pPr>
              <w:pStyle w:val="TAL"/>
              <w:rPr>
                <w:szCs w:val="18"/>
                <w:highlight w:val="yellow"/>
                <w:lang w:eastAsia="ja-JP"/>
              </w:rPr>
            </w:pPr>
            <w:r w:rsidRPr="002447DF">
              <w:rPr>
                <w:rFonts w:cs="Arial"/>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4A1C42"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2AF6C6" w14:textId="77777777" w:rsidR="0012402B" w:rsidRDefault="0012402B" w:rsidP="00456D2C">
            <w:pPr>
              <w:pStyle w:val="TAL"/>
              <w:rPr>
                <w:rFonts w:cs="Arial"/>
              </w:rPr>
            </w:pPr>
            <w:r>
              <w:rPr>
                <w:rFonts w:cs="Arial"/>
              </w:rPr>
              <w:t xml:space="preserve">Optional with capability </w:t>
            </w:r>
            <w:proofErr w:type="spellStart"/>
            <w:r>
              <w:rPr>
                <w:rFonts w:cs="Arial"/>
              </w:rPr>
              <w:t>signaling</w:t>
            </w:r>
            <w:proofErr w:type="spellEnd"/>
          </w:p>
          <w:p w14:paraId="514A1239" w14:textId="77777777" w:rsidR="0012402B" w:rsidRDefault="0012402B" w:rsidP="00456D2C">
            <w:pPr>
              <w:pStyle w:val="TAL"/>
              <w:rPr>
                <w:szCs w:val="18"/>
              </w:rPr>
            </w:pPr>
          </w:p>
        </w:tc>
      </w:tr>
      <w:tr w:rsidR="0012402B" w14:paraId="4139690C"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18727A2" w14:textId="77777777" w:rsidR="0012402B" w:rsidRDefault="0012402B" w:rsidP="00456D2C">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9083E0F" w14:textId="77777777" w:rsidR="0012402B" w:rsidRDefault="0012402B" w:rsidP="00456D2C">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C416E83" w14:textId="77777777" w:rsidR="0012402B" w:rsidRDefault="0012402B" w:rsidP="00456D2C">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395FC0" w14:textId="77777777" w:rsidR="0012402B" w:rsidRDefault="0012402B" w:rsidP="00456D2C">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551AF927" w14:textId="77777777" w:rsidR="0012402B" w:rsidRPr="000C6FE0" w:rsidRDefault="0012402B" w:rsidP="00456D2C">
            <w:pPr>
              <w:pStyle w:val="TAL"/>
              <w:spacing w:line="256" w:lineRule="auto"/>
              <w:rPr>
                <w:rFonts w:eastAsia="MS Mincho" w:cs="Arial"/>
                <w:lang w:val="en-US" w:eastAsia="ja-JP"/>
              </w:rPr>
            </w:pPr>
            <w:r>
              <w:rPr>
                <w:rFonts w:eastAsia="MS Mincho" w:cs="Arial" w:hint="eastAsia"/>
                <w:lang w:val="en-US" w:eastAsia="ja-JP"/>
              </w:rPr>
              <w:t>2</w:t>
            </w:r>
            <w:r>
              <w:rPr>
                <w:rFonts w:eastAsia="MS Mincho" w:cs="Arial"/>
                <w:lang w:val="en-US" w:eastAsia="ja-JP"/>
              </w:rPr>
              <w:t xml:space="preserve">. </w:t>
            </w:r>
            <w:r w:rsidRPr="00B863DD">
              <w:rPr>
                <w:rFonts w:eastAsia="MS Mincho" w:cs="Arial"/>
                <w:lang w:val="en-US" w:eastAsia="ja-JP"/>
              </w:rPr>
              <w:t>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D5340C" w14:textId="77777777" w:rsidR="0012402B" w:rsidRPr="008A05C9" w:rsidRDefault="0012402B" w:rsidP="00456D2C">
            <w:pPr>
              <w:pStyle w:val="TAL"/>
              <w:rPr>
                <w:highlight w:val="yellow"/>
              </w:rPr>
            </w:pPr>
            <w:r w:rsidRPr="008A05C9">
              <w:rPr>
                <w:highlight w:val="yellow"/>
              </w:rP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3A72E5" w14:textId="77777777" w:rsidR="0012402B" w:rsidRDefault="0012402B" w:rsidP="00456D2C">
            <w:pPr>
              <w:pStyle w:val="TAL"/>
              <w:rPr>
                <w:szCs w:val="18"/>
                <w:lang w:eastAsia="zh-CN"/>
              </w:rPr>
            </w:pPr>
            <w:r>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6A06C" w14:textId="77777777" w:rsidR="0012402B" w:rsidRDefault="0012402B" w:rsidP="00456D2C">
            <w:pPr>
              <w:pStyle w:val="TAL"/>
              <w:rPr>
                <w:rFonts w:cs="Arial"/>
                <w:lang w:eastAsia="ja-JP"/>
              </w:rPr>
            </w:pPr>
            <w:r>
              <w:rPr>
                <w:rFonts w:cs="Arial"/>
                <w:lang w:eastAsia="ja-JP"/>
              </w:rPr>
              <w:t>N/A</w:t>
            </w:r>
          </w:p>
          <w:p w14:paraId="7B5511EB" w14:textId="77777777" w:rsidR="0012402B" w:rsidRDefault="0012402B" w:rsidP="00456D2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9D578A"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3403A6" w14:textId="77777777" w:rsidR="0012402B" w:rsidRPr="002447DF" w:rsidRDefault="0012402B" w:rsidP="00456D2C">
            <w:pPr>
              <w:pStyle w:val="TAL"/>
              <w:rPr>
                <w:rFonts w:cs="Arial"/>
                <w:highlight w:val="yellow"/>
                <w:lang w:eastAsia="ja-JP"/>
              </w:rPr>
            </w:pPr>
            <w:r w:rsidRPr="002447DF">
              <w:rPr>
                <w:rFonts w:cs="Arial"/>
                <w:highlight w:val="yellow"/>
                <w:lang w:eastAsia="ja-JP"/>
              </w:rPr>
              <w:t>[Per band]</w:t>
            </w:r>
          </w:p>
          <w:p w14:paraId="0A7CF231" w14:textId="77777777" w:rsidR="0012402B" w:rsidRPr="002447DF" w:rsidRDefault="0012402B" w:rsidP="00456D2C">
            <w:pPr>
              <w:pStyle w:val="TAL"/>
              <w:rPr>
                <w:szCs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3F114" w14:textId="77777777" w:rsidR="0012402B" w:rsidRPr="002447DF" w:rsidRDefault="0012402B" w:rsidP="00456D2C">
            <w:pPr>
              <w:pStyle w:val="TAL"/>
              <w:rPr>
                <w:rFonts w:cs="Arial"/>
                <w:highlight w:val="yellow"/>
              </w:rPr>
            </w:pPr>
            <w:r w:rsidRPr="002447DF">
              <w:rPr>
                <w:rFonts w:cs="Arial"/>
                <w:highlight w:val="yellow"/>
              </w:rPr>
              <w:t>[N/A]</w:t>
            </w:r>
          </w:p>
          <w:p w14:paraId="73247DB4" w14:textId="77777777" w:rsidR="0012402B" w:rsidRPr="002447DF" w:rsidRDefault="0012402B" w:rsidP="00456D2C">
            <w:pPr>
              <w:pStyle w:val="TAL"/>
              <w:rPr>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762E4" w14:textId="77777777" w:rsidR="0012402B" w:rsidRPr="002447DF" w:rsidRDefault="0012402B" w:rsidP="00456D2C">
            <w:pPr>
              <w:pStyle w:val="TAL"/>
              <w:rPr>
                <w:rFonts w:cs="Arial"/>
                <w:highlight w:val="yellow"/>
              </w:rPr>
            </w:pPr>
            <w:r w:rsidRPr="002447DF">
              <w:rPr>
                <w:rFonts w:cs="Arial"/>
                <w:highlight w:val="yellow"/>
              </w:rPr>
              <w:t>[N/A]</w:t>
            </w:r>
          </w:p>
          <w:p w14:paraId="0299B274" w14:textId="77777777" w:rsidR="0012402B" w:rsidRPr="002447DF" w:rsidRDefault="0012402B" w:rsidP="00456D2C">
            <w:pPr>
              <w:pStyle w:val="TAL"/>
              <w:rPr>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D5FB5A6" w14:textId="77777777" w:rsidR="0012402B" w:rsidRPr="002447DF" w:rsidRDefault="0012402B" w:rsidP="00456D2C">
            <w:pPr>
              <w:pStyle w:val="TAL"/>
              <w:rPr>
                <w:szCs w:val="18"/>
                <w:highlight w:val="yellow"/>
                <w:lang w:eastAsia="ja-JP"/>
              </w:rPr>
            </w:pPr>
            <w:r w:rsidRPr="002447DF">
              <w:rPr>
                <w:rFonts w:cs="Arial"/>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C89346" w14:textId="77777777" w:rsidR="0012402B" w:rsidRDefault="0012402B" w:rsidP="00456D2C">
            <w:pPr>
              <w:pStyle w:val="TAL"/>
              <w:rPr>
                <w:rFonts w:asciiTheme="majorHAnsi" w:hAnsiTheme="majorHAnsi" w:cstheme="majorHAnsi"/>
                <w:szCs w:val="18"/>
              </w:rPr>
            </w:pPr>
            <w:r w:rsidRPr="00B863DD">
              <w:rPr>
                <w:rFonts w:asciiTheme="majorHAnsi" w:hAnsiTheme="majorHAnsi" w:cstheme="majorHAnsi"/>
                <w:szCs w:val="18"/>
              </w:rPr>
              <w:t xml:space="preserve">Candidate value set for component 2: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6B97A" w14:textId="77777777" w:rsidR="0012402B" w:rsidRDefault="0012402B" w:rsidP="00456D2C">
            <w:pPr>
              <w:pStyle w:val="TAL"/>
              <w:rPr>
                <w:rFonts w:cs="Arial"/>
              </w:rPr>
            </w:pPr>
            <w:r>
              <w:rPr>
                <w:rFonts w:cs="Arial"/>
              </w:rPr>
              <w:t xml:space="preserve">Optional with capability </w:t>
            </w:r>
            <w:proofErr w:type="spellStart"/>
            <w:r>
              <w:rPr>
                <w:rFonts w:cs="Arial"/>
              </w:rPr>
              <w:t>signaling</w:t>
            </w:r>
            <w:proofErr w:type="spellEnd"/>
          </w:p>
          <w:p w14:paraId="1AC63705" w14:textId="77777777" w:rsidR="0012402B" w:rsidRDefault="0012402B" w:rsidP="00456D2C">
            <w:pPr>
              <w:pStyle w:val="TAL"/>
              <w:rPr>
                <w:szCs w:val="18"/>
              </w:rPr>
            </w:pPr>
          </w:p>
        </w:tc>
      </w:tr>
      <w:tr w:rsidR="0012402B" w14:paraId="487A360F"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527FCDF8"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C0D906B"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7F6A0CDE" w14:textId="77777777" w:rsidR="0012402B" w:rsidRDefault="0012402B" w:rsidP="00456D2C">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227CA31A" w14:textId="77777777" w:rsidR="0012402B" w:rsidRDefault="0012402B" w:rsidP="00456D2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2289D910" w14:textId="77777777" w:rsidR="0012402B" w:rsidRPr="008A05C9" w:rsidRDefault="0012402B" w:rsidP="00456D2C">
            <w:pPr>
              <w:pStyle w:val="TAL"/>
              <w:spacing w:line="256" w:lineRule="auto"/>
              <w:rPr>
                <w:rFonts w:asciiTheme="majorHAnsi" w:eastAsia="Times New Roman" w:hAnsiTheme="majorHAnsi" w:cstheme="majorHAnsi"/>
                <w:szCs w:val="18"/>
                <w:highlight w:val="yellow"/>
                <w:lang w:eastAsia="ja-JP"/>
              </w:rPr>
            </w:pPr>
            <w:r w:rsidRPr="008A05C9">
              <w:rPr>
                <w:rFonts w:asciiTheme="majorHAnsi" w:eastAsia="Times New Roman" w:hAnsiTheme="majorHAnsi" w:cstheme="majorHAnsi"/>
                <w:szCs w:val="18"/>
                <w:highlight w:val="yellow"/>
                <w:lang w:eastAsia="ja-JP"/>
              </w:rPr>
              <w:t>2. [Support multiplexing a low-priority HARQ-ACK and a high-priority SR into a PUCCH for some HARQ-ACK/SR PF combinations (FFS applicable combinations).]</w:t>
            </w:r>
          </w:p>
          <w:p w14:paraId="1D5912A2" w14:textId="77777777" w:rsidR="0012402B" w:rsidRDefault="0012402B" w:rsidP="00456D2C">
            <w:pPr>
              <w:snapToGrid w:val="0"/>
              <w:contextualSpacing/>
              <w:jc w:val="both"/>
              <w:rPr>
                <w:rFonts w:asciiTheme="majorHAnsi" w:eastAsia="Times New Roman" w:hAnsiTheme="majorHAnsi" w:cstheme="majorHAnsi"/>
                <w:sz w:val="18"/>
                <w:szCs w:val="18"/>
              </w:rPr>
            </w:pPr>
            <w:r w:rsidRPr="008A05C9">
              <w:rPr>
                <w:rFonts w:asciiTheme="majorHAnsi" w:eastAsia="Times New Roman" w:hAnsiTheme="majorHAnsi" w:cstheme="majorHAnsi"/>
                <w:sz w:val="18"/>
                <w:szCs w:val="18"/>
                <w:highlight w:val="yellow"/>
              </w:rPr>
              <w:t>3. [Support multiplexing a low-priority HARQ-ACK, a high-priority HARQ-ACK and a high-priority SR into a PUCCH.]</w:t>
            </w:r>
          </w:p>
          <w:p w14:paraId="7D2C7FD4" w14:textId="77777777" w:rsidR="0012402B" w:rsidRDefault="0012402B" w:rsidP="00456D2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2F30E3F3" w14:textId="77777777" w:rsidR="0012402B" w:rsidRDefault="0012402B" w:rsidP="00456D2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Pr>
                <w:rFonts w:asciiTheme="majorHAnsi" w:eastAsia="Times New Roman" w:hAnsiTheme="majorHAnsi" w:cstheme="majorHAnsi"/>
                <w:szCs w:val="18"/>
                <w:lang w:eastAsia="ja-JP"/>
              </w:rPr>
              <w:t>beta_offset</w:t>
            </w:r>
            <w:proofErr w:type="spellEnd"/>
            <w:r>
              <w:rPr>
                <w:rFonts w:asciiTheme="majorHAnsi" w:eastAsia="Times New Roman" w:hAnsiTheme="majorHAnsi" w:cstheme="majorHAnsi"/>
                <w:szCs w:val="18"/>
                <w:lang w:eastAsia="ja-JP"/>
              </w:rPr>
              <w:t xml:space="preserve"> values for this priority combination.</w:t>
            </w:r>
          </w:p>
          <w:p w14:paraId="01A5A58B" w14:textId="77777777" w:rsidR="0012402B" w:rsidRDefault="0012402B" w:rsidP="00456D2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4ACC64D1" w14:textId="77777777" w:rsidR="0012402B" w:rsidRPr="00BB0B77" w:rsidRDefault="0012402B" w:rsidP="00456D2C">
            <w:pPr>
              <w:snapToGrid w:val="0"/>
              <w:spacing w:afterLines="50" w:after="120"/>
              <w:contextualSpacing/>
              <w:jc w:val="both"/>
              <w:rPr>
                <w:rFonts w:asciiTheme="majorHAnsi" w:eastAsia="MS Mincho"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1E447CEC" w14:textId="77777777" w:rsidR="0012402B" w:rsidRDefault="0012402B" w:rsidP="00456D2C">
            <w:pPr>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792441" w14:textId="77777777" w:rsidR="0012402B" w:rsidRPr="008A05C9" w:rsidRDefault="0012402B" w:rsidP="00456D2C">
            <w:pPr>
              <w:pStyle w:val="TAL"/>
              <w:rPr>
                <w:highlight w:val="yellow"/>
              </w:rPr>
            </w:pPr>
            <w:r w:rsidRPr="008A05C9">
              <w:rPr>
                <w:highlight w:val="yellow"/>
              </w:rPr>
              <w:t>[11-3, 12-1]</w:t>
            </w:r>
          </w:p>
          <w:p w14:paraId="7670A621" w14:textId="77777777" w:rsidR="0012402B" w:rsidRPr="008A05C9" w:rsidRDefault="0012402B" w:rsidP="00456D2C">
            <w:pPr>
              <w:pStyle w:val="TAL"/>
              <w:rPr>
                <w:rFonts w:eastAsia="MS Mincho"/>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AA23BFE" w14:textId="77777777" w:rsidR="0012402B" w:rsidRDefault="0012402B" w:rsidP="00456D2C">
            <w:pPr>
              <w:pStyle w:val="TAL"/>
              <w:rPr>
                <w:rFonts w:asciiTheme="majorHAnsi" w:hAnsiTheme="majorHAnsi" w:cstheme="majorHAnsi"/>
                <w:szCs w:val="18"/>
                <w:lang w:eastAsia="zh-CN"/>
              </w:rPr>
            </w:pPr>
            <w:r>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E470CB" w14:textId="77777777" w:rsidR="0012402B" w:rsidRDefault="0012402B" w:rsidP="00456D2C">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C7D658"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76A318" w14:textId="77777777" w:rsidR="0012402B" w:rsidRPr="002447DF" w:rsidRDefault="0012402B" w:rsidP="00456D2C">
            <w:pPr>
              <w:pStyle w:val="TAL"/>
              <w:rPr>
                <w:rFonts w:asciiTheme="majorHAnsi" w:hAnsiTheme="majorHAnsi" w:cstheme="majorHAnsi"/>
                <w:szCs w:val="18"/>
                <w:highlight w:val="yellow"/>
                <w:lang w:eastAsia="ja-JP"/>
              </w:rPr>
            </w:pPr>
            <w:r w:rsidRPr="002447DF">
              <w:rPr>
                <w:rFonts w:asciiTheme="majorHAnsi" w:hAnsiTheme="majorHAnsi" w:cstheme="majorBidi"/>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5BA13F" w14:textId="77777777" w:rsidR="0012402B" w:rsidRPr="002447DF" w:rsidRDefault="0012402B" w:rsidP="00456D2C">
            <w:pPr>
              <w:pStyle w:val="TAL"/>
              <w:rPr>
                <w:rFonts w:asciiTheme="majorHAnsi" w:hAnsiTheme="majorHAnsi" w:cstheme="majorHAnsi"/>
                <w:szCs w:val="18"/>
                <w:highlight w:val="yellow"/>
              </w:rPr>
            </w:pPr>
            <w:r w:rsidRPr="002447DF">
              <w:rPr>
                <w:rFonts w:asciiTheme="majorHAnsi" w:hAnsiTheme="majorHAnsi" w:cstheme="majorBidi"/>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45A9FB" w14:textId="77777777" w:rsidR="0012402B" w:rsidRPr="002447DF" w:rsidRDefault="0012402B" w:rsidP="00456D2C">
            <w:pPr>
              <w:pStyle w:val="TAL"/>
              <w:rPr>
                <w:rFonts w:asciiTheme="majorHAnsi" w:hAnsiTheme="majorHAnsi" w:cstheme="majorHAnsi"/>
                <w:szCs w:val="18"/>
                <w:highlight w:val="yellow"/>
              </w:rPr>
            </w:pPr>
            <w:r w:rsidRPr="002447DF">
              <w:rPr>
                <w:rFonts w:asciiTheme="majorHAnsi" w:hAnsiTheme="majorHAnsi" w:cstheme="majorBidi"/>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E96CF96" w14:textId="77777777" w:rsidR="0012402B" w:rsidRPr="002447DF" w:rsidRDefault="0012402B" w:rsidP="00456D2C">
            <w:pPr>
              <w:pStyle w:val="TAL"/>
              <w:rPr>
                <w:rFonts w:asciiTheme="majorHAnsi" w:hAnsiTheme="majorHAnsi" w:cstheme="majorHAnsi"/>
                <w:szCs w:val="18"/>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AA67952"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8911BB" w14:textId="77777777" w:rsidR="0012402B" w:rsidRDefault="0012402B" w:rsidP="00456D2C">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12402B" w14:paraId="5E9658E4"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8B27F" w14:textId="77777777" w:rsidR="0012402B" w:rsidRDefault="0012402B" w:rsidP="00456D2C">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8646BD6" w14:textId="77777777" w:rsidR="0012402B" w:rsidRDefault="0012402B" w:rsidP="00456D2C">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5F899EF9" w14:textId="77777777" w:rsidR="0012402B" w:rsidRDefault="0012402B" w:rsidP="00456D2C">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3DA49312" w14:textId="77777777" w:rsidR="0012402B" w:rsidRDefault="0012402B" w:rsidP="00456D2C">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8A05C9">
              <w:rPr>
                <w:rFonts w:eastAsia="Times New Roman"/>
                <w:highlight w:val="yellow"/>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AAE07E" w14:textId="77777777" w:rsidR="0012402B" w:rsidRPr="008A05C9" w:rsidRDefault="0012402B" w:rsidP="00456D2C">
            <w:pPr>
              <w:pStyle w:val="TAL"/>
              <w:rPr>
                <w:rFonts w:eastAsia="MS Mincho"/>
                <w:highlight w:val="yellow"/>
                <w:lang w:eastAsia="ja-JP"/>
              </w:rPr>
            </w:pPr>
            <w:r w:rsidRPr="008A05C9">
              <w:rPr>
                <w:rFonts w:eastAsia="MS Mincho" w:hint="eastAsia"/>
                <w:highlight w:val="yellow"/>
                <w:lang w:eastAsia="ja-JP"/>
              </w:rPr>
              <w:t>F</w:t>
            </w:r>
            <w:r w:rsidRPr="008A05C9">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F734280" w14:textId="77777777" w:rsidR="0012402B" w:rsidRDefault="0012402B" w:rsidP="00456D2C">
            <w:pPr>
              <w:pStyle w:val="TAL"/>
              <w:rPr>
                <w:rFonts w:asciiTheme="majorHAnsi" w:hAnsiTheme="majorHAnsi" w:cstheme="majorBidi"/>
                <w:lang w:eastAsia="zh-CN"/>
              </w:rPr>
            </w:pPr>
            <w:r>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CB04BD" w14:textId="77777777" w:rsidR="0012402B" w:rsidRDefault="0012402B" w:rsidP="00456D2C">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819123"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A9DAAE" w14:textId="77777777" w:rsidR="0012402B" w:rsidRPr="002447DF" w:rsidRDefault="0012402B" w:rsidP="00456D2C">
            <w:pPr>
              <w:pStyle w:val="TAL"/>
              <w:rPr>
                <w:rFonts w:asciiTheme="majorHAnsi" w:hAnsiTheme="majorHAnsi" w:cstheme="majorBidi"/>
                <w:highlight w:val="yellow"/>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E3745DD" w14:textId="77777777" w:rsidR="0012402B" w:rsidRPr="002447DF" w:rsidRDefault="0012402B" w:rsidP="00456D2C">
            <w:pPr>
              <w:pStyle w:val="TAL"/>
              <w:rPr>
                <w:rFonts w:asciiTheme="majorHAnsi" w:hAnsiTheme="majorHAnsi" w:cstheme="majorBidi"/>
                <w:highlight w:val="yellow"/>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80047A" w14:textId="77777777" w:rsidR="0012402B" w:rsidRPr="002447DF" w:rsidRDefault="0012402B" w:rsidP="00456D2C">
            <w:pPr>
              <w:pStyle w:val="TAL"/>
              <w:rPr>
                <w:rFonts w:asciiTheme="majorHAnsi" w:hAnsiTheme="majorHAnsi" w:cstheme="majorBidi"/>
                <w:highlight w:val="yellow"/>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F38AA50" w14:textId="77777777" w:rsidR="0012402B" w:rsidRPr="002447DF" w:rsidRDefault="0012402B" w:rsidP="00456D2C">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EAB1C6"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5B2FCBB" w14:textId="77777777" w:rsidR="0012402B" w:rsidRDefault="0012402B" w:rsidP="00456D2C">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12402B" w14:paraId="684D9F1D"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48DCFD31" w14:textId="77777777" w:rsidR="0012402B" w:rsidRDefault="0012402B" w:rsidP="00456D2C">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60EA1CE3" w14:textId="77777777" w:rsidR="0012402B" w:rsidRDefault="0012402B" w:rsidP="00456D2C">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0631360" w14:textId="77777777" w:rsidR="0012402B" w:rsidRDefault="0012402B" w:rsidP="00456D2C">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43EAF45C" w14:textId="77777777" w:rsidR="0012402B" w:rsidRDefault="0012402B" w:rsidP="00456D2C">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27AD46E3" w14:textId="77777777" w:rsidR="0012402B" w:rsidRDefault="0012402B" w:rsidP="00456D2C">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8547A9" w14:textId="77777777" w:rsidR="0012402B" w:rsidRPr="008A05C9" w:rsidRDefault="0012402B" w:rsidP="00456D2C">
            <w:pPr>
              <w:pStyle w:val="TAL"/>
              <w:rPr>
                <w:highlight w:val="yellow"/>
              </w:rPr>
            </w:pPr>
            <w:r w:rsidRPr="008A05C9">
              <w:rPr>
                <w:highlight w:val="yellow"/>
                <w:lang w:eastAsia="zh-CN"/>
              </w:rPr>
              <w:t>[</w:t>
            </w:r>
            <w:r w:rsidRPr="008A05C9">
              <w:rPr>
                <w:rFonts w:hint="eastAsia"/>
                <w:highlight w:val="yellow"/>
                <w:lang w:eastAsia="zh-CN"/>
              </w:rPr>
              <w:t>2</w:t>
            </w:r>
            <w:r w:rsidRPr="008A05C9">
              <w:rPr>
                <w:highlight w:val="yellow"/>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AE607" w14:textId="77777777" w:rsidR="0012402B" w:rsidRDefault="0012402B" w:rsidP="00456D2C">
            <w:pPr>
              <w:pStyle w:val="TAL"/>
              <w:rPr>
                <w:rFonts w:asciiTheme="majorHAnsi" w:hAnsiTheme="majorHAnsi" w:cstheme="majorBidi"/>
                <w:lang w:eastAsia="zh-CN"/>
              </w:rPr>
            </w:pPr>
            <w:r w:rsidRPr="007C43A1">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766E5" w14:textId="77777777" w:rsidR="0012402B" w:rsidRDefault="0012402B" w:rsidP="00456D2C">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333C8D"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A6D380" w14:textId="77777777" w:rsidR="0012402B" w:rsidRPr="002447DF" w:rsidRDefault="0012402B" w:rsidP="00456D2C">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CAD17" w14:textId="77777777" w:rsidR="0012402B" w:rsidRPr="002447DF" w:rsidRDefault="0012402B" w:rsidP="00456D2C">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593227" w14:textId="77777777" w:rsidR="0012402B" w:rsidRPr="002447DF" w:rsidRDefault="0012402B" w:rsidP="00456D2C">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E60A76" w14:textId="77777777" w:rsidR="0012402B" w:rsidRPr="002447DF" w:rsidRDefault="0012402B" w:rsidP="00456D2C">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C3A4B"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4C5189B" w14:textId="77777777" w:rsidR="0012402B" w:rsidRDefault="0012402B" w:rsidP="00456D2C">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12402B" w14:paraId="14C8818C"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04DE0D35" w14:textId="77777777" w:rsidR="0012402B" w:rsidRDefault="0012402B" w:rsidP="00456D2C">
            <w:pPr>
              <w:pStyle w:val="TAL"/>
              <w:rPr>
                <w:rFonts w:asciiTheme="majorHAnsi" w:hAnsiTheme="majorHAnsi" w:cstheme="majorBidi"/>
                <w:lang w:eastAsia="ja-JP"/>
              </w:rPr>
            </w:pPr>
            <w:r w:rsidRPr="007C43A1">
              <w:rPr>
                <w:rFonts w:asciiTheme="majorHAnsi" w:hAnsiTheme="majorHAnsi" w:cstheme="majorBidi"/>
                <w:lang w:eastAsia="ja-JP"/>
              </w:rPr>
              <w:lastRenderedPageBreak/>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5AD4C6C" w14:textId="77777777" w:rsidR="0012402B" w:rsidRDefault="0012402B" w:rsidP="00456D2C">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74599E7A" w14:textId="77777777" w:rsidR="0012402B" w:rsidRDefault="0012402B" w:rsidP="00456D2C">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2D21A6F5" w14:textId="77777777" w:rsidR="0012402B" w:rsidRDefault="0012402B" w:rsidP="00456D2C">
            <w:pPr>
              <w:pStyle w:val="TAL"/>
              <w:spacing w:line="256" w:lineRule="auto"/>
              <w:rPr>
                <w:rFonts w:eastAsia="Times New Roman"/>
                <w:lang w:eastAsia="ja-JP"/>
              </w:rPr>
            </w:pPr>
            <w:r>
              <w:rPr>
                <w:rFonts w:eastAsia="Times New Roman"/>
                <w:lang w:eastAsia="ja-JP"/>
              </w:rPr>
              <w:t xml:space="preserve">1. </w:t>
            </w:r>
            <w:r w:rsidRPr="007C43A1">
              <w:rPr>
                <w:rFonts w:eastAsia="Times New Roman"/>
                <w:lang w:eastAsia="ja-JP"/>
              </w:rPr>
              <w:t>Support RTT-based Propagation delay compensation for time synchronization of the Uu interface based on DL PRS and SRS</w:t>
            </w:r>
          </w:p>
          <w:p w14:paraId="7F0EC98F" w14:textId="77777777" w:rsidR="0012402B" w:rsidRDefault="0012402B" w:rsidP="00456D2C">
            <w:pPr>
              <w:pStyle w:val="TAL"/>
              <w:spacing w:line="256" w:lineRule="auto"/>
              <w:rPr>
                <w:rFonts w:eastAsia="MS Mincho"/>
                <w:lang w:eastAsia="ja-JP"/>
              </w:rPr>
            </w:pPr>
            <w:r>
              <w:rPr>
                <w:rFonts w:eastAsia="MS Mincho" w:hint="eastAsia"/>
                <w:lang w:eastAsia="ja-JP"/>
              </w:rPr>
              <w:t>2</w:t>
            </w:r>
            <w:r>
              <w:rPr>
                <w:rFonts w:eastAsia="MS Mincho"/>
                <w:lang w:eastAsia="ja-JP"/>
              </w:rPr>
              <w:t xml:space="preserve">. </w:t>
            </w:r>
            <w:r w:rsidRPr="0055215D">
              <w:rPr>
                <w:rFonts w:eastAsia="MS Mincho"/>
                <w:lang w:eastAsia="ja-JP"/>
              </w:rPr>
              <w:t>Max number of DL PRS Resources in DL PRS Resource Set for PDC</w:t>
            </w:r>
          </w:p>
          <w:p w14:paraId="75577ADE" w14:textId="77777777" w:rsidR="0012402B" w:rsidRDefault="0012402B" w:rsidP="00456D2C">
            <w:pPr>
              <w:pStyle w:val="TAL"/>
              <w:spacing w:line="256" w:lineRule="auto"/>
              <w:rPr>
                <w:rFonts w:eastAsia="MS Mincho"/>
                <w:lang w:eastAsia="ja-JP"/>
              </w:rPr>
            </w:pPr>
            <w:r w:rsidRPr="0055215D">
              <w:rPr>
                <w:rFonts w:eastAsia="MS Mincho"/>
                <w:lang w:eastAsia="ja-JP"/>
              </w:rPr>
              <w:t>Values = {1, 2, 4, 8, 16, 32, 64}</w:t>
            </w:r>
          </w:p>
          <w:p w14:paraId="381183AB" w14:textId="77777777" w:rsidR="0012402B" w:rsidRDefault="0012402B" w:rsidP="00456D2C">
            <w:pPr>
              <w:pStyle w:val="TAL"/>
              <w:spacing w:line="256" w:lineRule="auto"/>
              <w:rPr>
                <w:rFonts w:eastAsia="MS Mincho"/>
                <w:lang w:eastAsia="ja-JP"/>
              </w:rPr>
            </w:pPr>
            <w:r w:rsidRPr="0055215D">
              <w:rPr>
                <w:rFonts w:eastAsia="MS Mincho"/>
                <w:lang w:eastAsia="ja-JP"/>
              </w:rPr>
              <w:t>Note: 16, 32, 64 are only applicable to FR2 bands</w:t>
            </w:r>
          </w:p>
          <w:p w14:paraId="12F51C0D" w14:textId="77777777" w:rsidR="0012402B" w:rsidRPr="005B4E45" w:rsidRDefault="0012402B" w:rsidP="00456D2C">
            <w:pPr>
              <w:pStyle w:val="TAL"/>
              <w:spacing w:line="256" w:lineRule="auto"/>
              <w:rPr>
                <w:rFonts w:eastAsia="MS Mincho"/>
                <w:highlight w:val="yellow"/>
                <w:lang w:eastAsia="ja-JP"/>
              </w:rPr>
            </w:pPr>
            <w:r w:rsidRPr="005B4E45">
              <w:rPr>
                <w:rFonts w:eastAsia="MS Mincho"/>
                <w:highlight w:val="yellow"/>
                <w:lang w:eastAsia="ja-JP"/>
              </w:rPr>
              <w:t>FFS whether to add necessary components and corresponding notes in FG 13-1 to FG 25-19a or to add FG 13-1 as a prerequisite FG for FG 25-19a</w:t>
            </w:r>
          </w:p>
          <w:p w14:paraId="6041EBE6" w14:textId="77777777" w:rsidR="0012402B" w:rsidRPr="0055215D" w:rsidRDefault="0012402B" w:rsidP="00456D2C">
            <w:pPr>
              <w:pStyle w:val="TAL"/>
              <w:spacing w:line="256" w:lineRule="auto"/>
              <w:rPr>
                <w:rFonts w:eastAsia="MS Mincho"/>
                <w:lang w:eastAsia="ja-JP"/>
              </w:rPr>
            </w:pPr>
            <w:r w:rsidRPr="005B4E45">
              <w:rPr>
                <w:rFonts w:eastAsia="MS Mincho" w:hint="eastAsia"/>
                <w:highlight w:val="yellow"/>
                <w:lang w:eastAsia="ja-JP"/>
              </w:rPr>
              <w:t xml:space="preserve"> </w:t>
            </w:r>
            <w:r w:rsidRPr="005B4E45">
              <w:rPr>
                <w:rFonts w:eastAsia="MS Mincho"/>
                <w:highlight w:val="yellow"/>
                <w:lang w:eastAsia="ja-JP"/>
              </w:rPr>
              <w:t>- With potential different value ranges from FG 13-1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03B3D7" w14:textId="77777777" w:rsidR="0012402B" w:rsidRPr="008A05C9" w:rsidRDefault="0012402B" w:rsidP="00456D2C">
            <w:pPr>
              <w:pStyle w:val="TAL"/>
              <w:rPr>
                <w:highlight w:val="yellow"/>
              </w:rPr>
            </w:pPr>
            <w:r w:rsidRPr="008A05C9">
              <w:rPr>
                <w:highlight w:val="yellow"/>
                <w:lang w:eastAsia="zh-CN"/>
              </w:rPr>
              <w:t>[</w:t>
            </w:r>
            <w:r w:rsidRPr="008A05C9">
              <w:rPr>
                <w:rFonts w:hint="eastAsia"/>
                <w:highlight w:val="yellow"/>
                <w:lang w:eastAsia="zh-CN"/>
              </w:rPr>
              <w:t>2</w:t>
            </w:r>
            <w:r w:rsidRPr="008A05C9">
              <w:rPr>
                <w:highlight w:val="yellow"/>
                <w:lang w:eastAsia="zh-CN"/>
              </w:rPr>
              <w:t>5-19, 13-1,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171E6B" w14:textId="77777777" w:rsidR="0012402B" w:rsidRDefault="0012402B" w:rsidP="00456D2C">
            <w:pPr>
              <w:pStyle w:val="TAL"/>
              <w:rPr>
                <w:rFonts w:asciiTheme="majorHAnsi" w:hAnsiTheme="majorHAnsi" w:cstheme="majorBidi"/>
                <w:lang w:eastAsia="zh-CN"/>
              </w:rPr>
            </w:pPr>
            <w:r w:rsidRPr="007C43A1">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F6A425" w14:textId="77777777" w:rsidR="0012402B" w:rsidRDefault="0012402B" w:rsidP="00456D2C">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03FEE7"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56A721" w14:textId="77777777" w:rsidR="0012402B" w:rsidRPr="002447DF" w:rsidRDefault="0012402B" w:rsidP="00456D2C">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67434" w14:textId="77777777" w:rsidR="0012402B" w:rsidRPr="002447DF" w:rsidRDefault="0012402B" w:rsidP="00456D2C">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B4D936" w14:textId="77777777" w:rsidR="0012402B" w:rsidRPr="002447DF" w:rsidRDefault="0012402B" w:rsidP="00456D2C">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FDE327" w14:textId="77777777" w:rsidR="0012402B" w:rsidRPr="002447DF" w:rsidRDefault="0012402B" w:rsidP="00456D2C">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0036A5" w14:textId="77777777" w:rsidR="0012402B" w:rsidRDefault="0012402B" w:rsidP="00456D2C">
            <w:pPr>
              <w:pStyle w:val="TAL"/>
              <w:rPr>
                <w:rFonts w:asciiTheme="majorHAnsi" w:hAnsiTheme="majorHAnsi" w:cstheme="majorHAnsi"/>
                <w:szCs w:val="18"/>
              </w:rPr>
            </w:pPr>
            <w:r w:rsidRPr="001677F5">
              <w:rPr>
                <w:rFonts w:asciiTheme="majorHAnsi" w:hAnsiTheme="majorHAnsi" w:cstheme="majorHAnsi"/>
                <w:szCs w:val="18"/>
                <w:highlight w:val="yellow"/>
                <w:lang w:eastAsia="zh-CN"/>
              </w:rPr>
              <w:t>[</w:t>
            </w:r>
            <w:r w:rsidRPr="001677F5">
              <w:rPr>
                <w:rFonts w:asciiTheme="majorHAnsi" w:hAnsiTheme="majorHAnsi" w:cstheme="majorHAnsi" w:hint="eastAsia"/>
                <w:szCs w:val="18"/>
                <w:highlight w:val="yellow"/>
                <w:lang w:eastAsia="zh-CN"/>
              </w:rPr>
              <w:t>N</w:t>
            </w:r>
            <w:r w:rsidRPr="001677F5">
              <w:rPr>
                <w:rFonts w:asciiTheme="majorHAnsi" w:hAnsiTheme="majorHAnsi" w:cstheme="majorHAnsi"/>
                <w:szCs w:val="18"/>
                <w:highlight w:val="yellow"/>
                <w:lang w:eastAsia="zh-CN"/>
              </w:rPr>
              <w:t>ote: FG 13-1 is now only reported to LMF. If UE reports the support of this FG, it needs to report FG 13-1 to gNB also.]</w:t>
            </w:r>
            <w:r w:rsidRPr="007C43A1">
              <w:rPr>
                <w:rFonts w:asciiTheme="majorHAnsi" w:hAnsiTheme="majorHAnsi" w:cstheme="majorHAnsi"/>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1B3D2BDD" w14:textId="77777777" w:rsidR="0012402B" w:rsidRDefault="0012402B" w:rsidP="00456D2C">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12402B" w14:paraId="40EA5651" w14:textId="77777777" w:rsidTr="00456D2C">
        <w:trPr>
          <w:trHeight w:val="20"/>
        </w:trPr>
        <w:tc>
          <w:tcPr>
            <w:tcW w:w="1130" w:type="dxa"/>
            <w:tcBorders>
              <w:top w:val="single" w:sz="4" w:space="0" w:color="auto"/>
              <w:left w:val="single" w:sz="4" w:space="0" w:color="auto"/>
              <w:bottom w:val="single" w:sz="4" w:space="0" w:color="auto"/>
              <w:right w:val="single" w:sz="4" w:space="0" w:color="auto"/>
            </w:tcBorders>
          </w:tcPr>
          <w:p w14:paraId="6B1E9D8A" w14:textId="77777777" w:rsidR="0012402B" w:rsidRDefault="0012402B" w:rsidP="00456D2C">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08EB47E" w14:textId="77777777" w:rsidR="0012402B" w:rsidRDefault="0012402B" w:rsidP="00456D2C">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4DAEF4E7" w14:textId="77777777" w:rsidR="0012402B" w:rsidRDefault="0012402B" w:rsidP="00456D2C">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4BF6256C" w14:textId="77777777" w:rsidR="0012402B" w:rsidRDefault="0012402B" w:rsidP="00456D2C">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068277" w14:textId="77777777" w:rsidR="0012402B" w:rsidRPr="008A05C9" w:rsidRDefault="0012402B" w:rsidP="00456D2C">
            <w:pPr>
              <w:pStyle w:val="TAL"/>
              <w:rPr>
                <w:rFonts w:eastAsia="MS Mincho"/>
                <w:highlight w:val="yellow"/>
                <w:lang w:eastAsia="ja-JP"/>
              </w:rPr>
            </w:pPr>
            <w:r w:rsidRPr="008A05C9">
              <w:rPr>
                <w:rFonts w:eastAsia="MS Mincho" w:hint="eastAsia"/>
                <w:highlight w:val="yellow"/>
                <w:lang w:eastAsia="ja-JP"/>
              </w:rPr>
              <w:t>F</w:t>
            </w:r>
            <w:r w:rsidRPr="008A05C9">
              <w:rPr>
                <w:rFonts w:eastAsia="MS Mincho"/>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C7EE17" w14:textId="77777777" w:rsidR="0012402B" w:rsidRDefault="0012402B" w:rsidP="00456D2C">
            <w:pPr>
              <w:pStyle w:val="TAL"/>
              <w:rPr>
                <w:rFonts w:asciiTheme="majorHAnsi" w:hAnsiTheme="majorHAnsi" w:cstheme="majorBidi"/>
                <w:lang w:eastAsia="zh-CN"/>
              </w:rPr>
            </w:pPr>
            <w:r w:rsidRPr="007C43A1">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5C08C" w14:textId="77777777" w:rsidR="0012402B" w:rsidRDefault="0012402B" w:rsidP="00456D2C">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B88CAF" w14:textId="77777777" w:rsidR="0012402B" w:rsidRDefault="0012402B" w:rsidP="00456D2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F9D68A" w14:textId="77777777" w:rsidR="0012402B" w:rsidRPr="002447DF" w:rsidRDefault="0012402B" w:rsidP="00456D2C">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A8321E" w14:textId="77777777" w:rsidR="0012402B" w:rsidRPr="002447DF" w:rsidRDefault="0012402B" w:rsidP="00456D2C">
            <w:pPr>
              <w:pStyle w:val="TAL"/>
              <w:rPr>
                <w:rFonts w:asciiTheme="majorHAnsi" w:hAnsiTheme="majorHAnsi" w:cstheme="majorBidi"/>
                <w:highlight w:val="yellow"/>
              </w:rPr>
            </w:pPr>
            <w:r w:rsidRPr="002447DF">
              <w:rPr>
                <w:rFonts w:asciiTheme="majorHAnsi" w:hAnsiTheme="majorHAnsi" w:cstheme="majorBidi"/>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77566" w14:textId="77777777" w:rsidR="0012402B" w:rsidRPr="002447DF" w:rsidRDefault="0012402B" w:rsidP="00456D2C">
            <w:pPr>
              <w:pStyle w:val="TAL"/>
              <w:rPr>
                <w:rFonts w:asciiTheme="majorHAnsi" w:hAnsiTheme="majorHAnsi" w:cstheme="majorBidi"/>
                <w:highlight w:val="yellow"/>
              </w:rPr>
            </w:pPr>
            <w:r w:rsidRPr="002447DF">
              <w:rPr>
                <w:rFonts w:asciiTheme="majorHAnsi" w:hAnsiTheme="majorHAnsi" w:cstheme="majorBidi"/>
                <w:highlight w:val="yellow"/>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7FB55A" w14:textId="77777777" w:rsidR="0012402B" w:rsidRPr="002447DF" w:rsidRDefault="0012402B" w:rsidP="00456D2C">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5D1BBB" w14:textId="77777777" w:rsidR="0012402B" w:rsidRDefault="0012402B" w:rsidP="00456D2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FDAD34" w14:textId="77777777" w:rsidR="0012402B" w:rsidRDefault="0012402B" w:rsidP="00456D2C">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9227" w14:textId="77777777" w:rsidR="00DD7692" w:rsidRDefault="00DD7692">
      <w:r>
        <w:separator/>
      </w:r>
    </w:p>
  </w:endnote>
  <w:endnote w:type="continuationSeparator" w:id="0">
    <w:p w14:paraId="23A0BE43" w14:textId="77777777" w:rsidR="00DD7692" w:rsidRDefault="00DD7692">
      <w:r>
        <w:continuationSeparator/>
      </w:r>
    </w:p>
  </w:endnote>
  <w:endnote w:type="continuationNotice" w:id="1">
    <w:p w14:paraId="5C5077C3" w14:textId="77777777" w:rsidR="00EB7C9A" w:rsidRDefault="00EB7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836F3" w14:textId="77777777" w:rsidR="00DD7692" w:rsidRDefault="00DD7692">
      <w:r>
        <w:separator/>
      </w:r>
    </w:p>
  </w:footnote>
  <w:footnote w:type="continuationSeparator" w:id="0">
    <w:p w14:paraId="140902F1" w14:textId="77777777" w:rsidR="00DD7692" w:rsidRDefault="00DD7692">
      <w:r>
        <w:continuationSeparator/>
      </w:r>
    </w:p>
  </w:footnote>
  <w:footnote w:type="continuationNotice" w:id="1">
    <w:p w14:paraId="186FE232" w14:textId="77777777" w:rsidR="00EB7C9A" w:rsidRDefault="00EB7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4394F"/>
    <w:multiLevelType w:val="hybridMultilevel"/>
    <w:tmpl w:val="5A3666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26"/>
  </w:num>
  <w:num w:numId="3">
    <w:abstractNumId w:val="0"/>
  </w:num>
  <w:num w:numId="4">
    <w:abstractNumId w:val="5"/>
  </w:num>
  <w:num w:numId="5">
    <w:abstractNumId w:val="16"/>
  </w:num>
  <w:num w:numId="6">
    <w:abstractNumId w:val="27"/>
  </w:num>
  <w:num w:numId="7">
    <w:abstractNumId w:val="18"/>
  </w:num>
  <w:num w:numId="8">
    <w:abstractNumId w:val="15"/>
  </w:num>
  <w:num w:numId="9">
    <w:abstractNumId w:val="31"/>
  </w:num>
  <w:num w:numId="10">
    <w:abstractNumId w:val="7"/>
  </w:num>
  <w:num w:numId="11">
    <w:abstractNumId w:val="20"/>
  </w:num>
  <w:num w:numId="12">
    <w:abstractNumId w:val="6"/>
  </w:num>
  <w:num w:numId="13">
    <w:abstractNumId w:val="13"/>
  </w:num>
  <w:num w:numId="14">
    <w:abstractNumId w:val="24"/>
  </w:num>
  <w:num w:numId="15">
    <w:abstractNumId w:val="17"/>
  </w:num>
  <w:num w:numId="16">
    <w:abstractNumId w:val="1"/>
  </w:num>
  <w:num w:numId="17">
    <w:abstractNumId w:val="22"/>
  </w:num>
  <w:num w:numId="18">
    <w:abstractNumId w:val="14"/>
  </w:num>
  <w:num w:numId="19">
    <w:abstractNumId w:val="19"/>
  </w:num>
  <w:num w:numId="20">
    <w:abstractNumId w:val="30"/>
  </w:num>
  <w:num w:numId="21">
    <w:abstractNumId w:val="32"/>
  </w:num>
  <w:num w:numId="22">
    <w:abstractNumId w:val="21"/>
  </w:num>
  <w:num w:numId="23">
    <w:abstractNumId w:val="12"/>
  </w:num>
  <w:num w:numId="24">
    <w:abstractNumId w:val="8"/>
  </w:num>
  <w:num w:numId="25">
    <w:abstractNumId w:val="28"/>
  </w:num>
  <w:num w:numId="26">
    <w:abstractNumId w:val="25"/>
  </w:num>
  <w:num w:numId="27">
    <w:abstractNumId w:val="11"/>
  </w:num>
  <w:num w:numId="28">
    <w:abstractNumId w:val="10"/>
  </w:num>
  <w:num w:numId="29">
    <w:abstractNumId w:val="23"/>
  </w:num>
  <w:num w:numId="30">
    <w:abstractNumId w:val="2"/>
  </w:num>
  <w:num w:numId="31">
    <w:abstractNumId w:val="4"/>
  </w:num>
  <w:num w:numId="32">
    <w:abstractNumId w:val="3"/>
  </w:num>
  <w:num w:numId="3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31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6E84"/>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0E9"/>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02B"/>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8F9"/>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19C5"/>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E68"/>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588"/>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13CB"/>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6C02"/>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910"/>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7B7"/>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1C13"/>
    <w:rsid w:val="005A2B20"/>
    <w:rsid w:val="005A2B73"/>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241"/>
    <w:rsid w:val="00600CEB"/>
    <w:rsid w:val="00602A78"/>
    <w:rsid w:val="00602A84"/>
    <w:rsid w:val="00602AA1"/>
    <w:rsid w:val="00603123"/>
    <w:rsid w:val="006036F4"/>
    <w:rsid w:val="00604151"/>
    <w:rsid w:val="00604367"/>
    <w:rsid w:val="006044BE"/>
    <w:rsid w:val="0060475F"/>
    <w:rsid w:val="006047DF"/>
    <w:rsid w:val="00604804"/>
    <w:rsid w:val="00604DE1"/>
    <w:rsid w:val="00605E06"/>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6D3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355"/>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060"/>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563"/>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2FC"/>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72E"/>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2B49"/>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A7B9E"/>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4F6"/>
    <w:rsid w:val="00924627"/>
    <w:rsid w:val="009250A8"/>
    <w:rsid w:val="00925BE6"/>
    <w:rsid w:val="00926697"/>
    <w:rsid w:val="00926F61"/>
    <w:rsid w:val="00926FA9"/>
    <w:rsid w:val="0093123D"/>
    <w:rsid w:val="00933040"/>
    <w:rsid w:val="009330E9"/>
    <w:rsid w:val="00934D97"/>
    <w:rsid w:val="00935D15"/>
    <w:rsid w:val="00937B0D"/>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4AC6"/>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6E2A"/>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435"/>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77832"/>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5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E51"/>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589E"/>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79C"/>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B5D"/>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692"/>
    <w:rsid w:val="00DE18A3"/>
    <w:rsid w:val="00DE1904"/>
    <w:rsid w:val="00DE1DAA"/>
    <w:rsid w:val="00DE3DBB"/>
    <w:rsid w:val="00DE43A2"/>
    <w:rsid w:val="00DE4A74"/>
    <w:rsid w:val="00DE4B05"/>
    <w:rsid w:val="00DE4EE9"/>
    <w:rsid w:val="00DE541C"/>
    <w:rsid w:val="00DE737B"/>
    <w:rsid w:val="00DF100B"/>
    <w:rsid w:val="00DF11B7"/>
    <w:rsid w:val="00DF3859"/>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311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A1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C9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2DF"/>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4D0"/>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22F1"/>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275E68"/>
    <w:rPr>
      <w:rFonts w:ascii="Arial" w:hAnsi="Arial"/>
      <w:sz w:val="18"/>
      <w:lang w:val="en-GB"/>
    </w:rPr>
  </w:style>
  <w:style w:type="character" w:styleId="Mention">
    <w:name w:val="Mention"/>
    <w:basedOn w:val="DefaultParagraphFont"/>
    <w:uiPriority w:val="99"/>
    <w:unhideWhenUsed/>
    <w:rsid w:val="00A7783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5AIRPNAIUNRU-1830940522-14735</_dlc_DocId>
    <_dlc_DocIdUrl xmlns="71c5aaf6-e6ce-465b-b873-5148d2a4c105">
      <Url>https://nokia.sharepoint.com/sites/c5g/5gradio/_layouts/15/DocIdRedir.aspx?ID=5AIRPNAIUNRU-1830940522-14735</Url>
      <Description>5AIRPNAIUNRU-1830940522-14735</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http://www.w3.org/XML/1998/namespace"/>
    <ds:schemaRef ds:uri="ebabf6ce-2443-438c-9946-ecc878e7654a"/>
    <ds:schemaRef ds:uri="http://purl.org/dc/terms/"/>
    <ds:schemaRef ds:uri="95d2e41d-1f11-4347-bb1c-11d6a32975dd"/>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110</TotalTime>
  <Pages>7</Pages>
  <Words>2722</Words>
  <Characters>14309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34</cp:revision>
  <cp:lastPrinted>2016-06-20T11:35:00Z</cp:lastPrinted>
  <dcterms:created xsi:type="dcterms:W3CDTF">2022-02-03T13:09:00Z</dcterms:created>
  <dcterms:modified xsi:type="dcterms:W3CDTF">2022-04-25T09:16:00Z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513d3045-3787-4bfe-b12e-d7b2bedaca2f</vt:lpwstr>
  </property>
</Properties>
</file>